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33C69" w14:textId="77777777" w:rsidR="001C3785" w:rsidRPr="00B91DB8" w:rsidRDefault="001C3785" w:rsidP="002C2434">
      <w:pPr>
        <w:rPr>
          <w:rStyle w:val="SubtitleChar"/>
        </w:rPr>
      </w:pPr>
    </w:p>
    <w:p w14:paraId="29033C6A" w14:textId="77777777" w:rsidR="002C2434" w:rsidRPr="00B91DB8" w:rsidRDefault="002C2434" w:rsidP="002C2434">
      <w:pPr>
        <w:rPr>
          <w:rStyle w:val="SubtitleChar"/>
        </w:rPr>
      </w:pPr>
    </w:p>
    <w:p w14:paraId="29033C6B" w14:textId="77777777" w:rsidR="002C2434" w:rsidRPr="00B91DB8" w:rsidRDefault="002C2434" w:rsidP="002C2434">
      <w:pPr>
        <w:rPr>
          <w:rStyle w:val="SubtitleChar"/>
        </w:rPr>
      </w:pPr>
    </w:p>
    <w:p w14:paraId="29033C6C" w14:textId="77777777" w:rsidR="002C2434" w:rsidRPr="00B91DB8" w:rsidRDefault="002C2434" w:rsidP="002C2434">
      <w:pPr>
        <w:rPr>
          <w:rStyle w:val="SubtitleChar"/>
        </w:rPr>
      </w:pPr>
    </w:p>
    <w:p w14:paraId="29033C6D" w14:textId="77777777" w:rsidR="002C2434" w:rsidRPr="00B91DB8" w:rsidRDefault="002C2434" w:rsidP="002C2434">
      <w:pPr>
        <w:rPr>
          <w:rStyle w:val="SubtitleChar"/>
        </w:rPr>
      </w:pPr>
    </w:p>
    <w:p w14:paraId="29033C6E" w14:textId="77777777" w:rsidR="002C2434" w:rsidRPr="00B91DB8" w:rsidRDefault="002C2434" w:rsidP="002C2434">
      <w:pPr>
        <w:rPr>
          <w:rStyle w:val="SubtitleChar"/>
        </w:rPr>
      </w:pPr>
    </w:p>
    <w:p w14:paraId="29033C6F" w14:textId="77777777" w:rsidR="002C2434" w:rsidRPr="00B91DB8" w:rsidRDefault="002C2434" w:rsidP="002C2434">
      <w:pPr>
        <w:rPr>
          <w:rStyle w:val="SubtitleChar"/>
        </w:rPr>
      </w:pPr>
    </w:p>
    <w:p w14:paraId="29033C70" w14:textId="77777777" w:rsidR="002C2434" w:rsidRPr="00B91DB8" w:rsidRDefault="002C2434" w:rsidP="002C2434">
      <w:pPr>
        <w:rPr>
          <w:rStyle w:val="SubtitleChar"/>
        </w:rPr>
      </w:pPr>
    </w:p>
    <w:p w14:paraId="29033C71" w14:textId="77777777" w:rsidR="002C2434" w:rsidRPr="00B91DB8" w:rsidRDefault="002C2434" w:rsidP="002C2434">
      <w:pPr>
        <w:rPr>
          <w:rStyle w:val="SubtitleChar"/>
        </w:rPr>
      </w:pPr>
    </w:p>
    <w:p w14:paraId="29033C72" w14:textId="77777777" w:rsidR="002C2434" w:rsidRPr="00B91DB8" w:rsidRDefault="002C2434" w:rsidP="002C2434">
      <w:pPr>
        <w:rPr>
          <w:rStyle w:val="SubtitleChar"/>
        </w:rPr>
      </w:pPr>
    </w:p>
    <w:p w14:paraId="29033C73" w14:textId="77777777" w:rsidR="001C3785" w:rsidRPr="00B91DB8" w:rsidRDefault="00971B64" w:rsidP="001C3785">
      <w:pPr>
        <w:jc w:val="center"/>
        <w:rPr>
          <w:rFonts w:cs="Times New Roman"/>
          <w:b/>
          <w:sz w:val="26"/>
          <w:szCs w:val="26"/>
        </w:rPr>
      </w:pPr>
      <w:r w:rsidRPr="00B91DB8">
        <w:rPr>
          <w:rFonts w:cs="Times New Roman"/>
          <w:b/>
          <w:noProof/>
          <w:sz w:val="26"/>
          <w:szCs w:val="26"/>
          <w:lang w:eastAsia="sk-SK"/>
        </w:rPr>
        <w:drawing>
          <wp:inline distT="0" distB="0" distL="0" distR="0" wp14:anchorId="2903535A" wp14:editId="2903535B">
            <wp:extent cx="1310020" cy="437731"/>
            <wp:effectExtent l="19050" t="0" r="4430" b="0"/>
            <wp:docPr id="17" name="Obrázok 0" descr="logo eHeal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eHealth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209" cy="4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33C74" w14:textId="77777777" w:rsidR="001C3785" w:rsidRPr="00B91DB8" w:rsidRDefault="001C3785" w:rsidP="001C3785">
      <w:pPr>
        <w:jc w:val="center"/>
        <w:rPr>
          <w:rFonts w:cs="Times New Roman"/>
          <w:b/>
          <w:sz w:val="26"/>
          <w:szCs w:val="26"/>
        </w:rPr>
      </w:pPr>
    </w:p>
    <w:p w14:paraId="29033C75" w14:textId="77777777" w:rsidR="001C3785" w:rsidRPr="00B91DB8" w:rsidRDefault="001C3785" w:rsidP="001C3785">
      <w:pPr>
        <w:jc w:val="center"/>
        <w:rPr>
          <w:rFonts w:cs="Arial"/>
          <w:b/>
          <w:sz w:val="26"/>
          <w:szCs w:val="26"/>
        </w:rPr>
      </w:pPr>
      <w:r w:rsidRPr="00B91DB8">
        <w:rPr>
          <w:rFonts w:cs="Arial"/>
          <w:b/>
          <w:sz w:val="26"/>
          <w:szCs w:val="26"/>
        </w:rPr>
        <w:t>Ministerstvo zdravotníctva SR</w:t>
      </w:r>
    </w:p>
    <w:p w14:paraId="29033C76" w14:textId="77777777" w:rsidR="0021469D" w:rsidRPr="00B91DB8" w:rsidRDefault="0021469D" w:rsidP="001C3785">
      <w:pPr>
        <w:jc w:val="center"/>
        <w:rPr>
          <w:rFonts w:cs="Arial"/>
          <w:b/>
          <w:sz w:val="26"/>
          <w:szCs w:val="26"/>
        </w:rPr>
      </w:pPr>
      <w:r w:rsidRPr="00B91DB8">
        <w:rPr>
          <w:rFonts w:cs="Arial"/>
          <w:b/>
          <w:sz w:val="26"/>
          <w:szCs w:val="26"/>
        </w:rPr>
        <w:t>Národné centrum zdravotníckych informácií</w:t>
      </w:r>
    </w:p>
    <w:p w14:paraId="29033C77" w14:textId="7206DC75" w:rsidR="001C3785" w:rsidRPr="00B91DB8" w:rsidRDefault="0021469D" w:rsidP="001C3785">
      <w:pPr>
        <w:jc w:val="center"/>
        <w:rPr>
          <w:rFonts w:cs="Arial"/>
          <w:b/>
          <w:color w:val="005E8E"/>
          <w:sz w:val="26"/>
          <w:szCs w:val="26"/>
        </w:rPr>
      </w:pPr>
      <w:r w:rsidRPr="00B91DB8">
        <w:rPr>
          <w:rFonts w:cs="Arial"/>
          <w:b/>
          <w:sz w:val="36"/>
          <w:szCs w:val="36"/>
        </w:rPr>
        <w:t>Jednotná referenčná údajová základňa</w:t>
      </w:r>
      <w:r w:rsidR="002775F6" w:rsidRPr="00B91DB8">
        <w:rPr>
          <w:rFonts w:cs="Arial"/>
          <w:b/>
          <w:sz w:val="36"/>
          <w:szCs w:val="36"/>
        </w:rPr>
        <w:t xml:space="preserve"> </w:t>
      </w:r>
      <w:r w:rsidR="002775F6" w:rsidRPr="00B91DB8">
        <w:rPr>
          <w:rFonts w:cs="Arial"/>
          <w:b/>
          <w:sz w:val="36"/>
          <w:szCs w:val="36"/>
        </w:rPr>
        <w:br/>
        <w:t>rezortu zdravotníctva</w:t>
      </w:r>
    </w:p>
    <w:p w14:paraId="29033C78" w14:textId="6BD4E981" w:rsidR="001C3785" w:rsidRPr="00B91DB8" w:rsidRDefault="00D3306C" w:rsidP="001C3785">
      <w:pPr>
        <w:spacing w:after="120"/>
        <w:jc w:val="center"/>
        <w:rPr>
          <w:rFonts w:cs="Arial"/>
          <w:b/>
          <w:sz w:val="44"/>
          <w:szCs w:val="32"/>
        </w:rPr>
      </w:pPr>
      <w:r w:rsidRPr="00B91DB8">
        <w:rPr>
          <w:rFonts w:cs="Arial"/>
          <w:b/>
          <w:sz w:val="44"/>
          <w:szCs w:val="32"/>
        </w:rPr>
        <w:t>J02</w:t>
      </w:r>
      <w:r w:rsidR="00894E73" w:rsidRPr="00B91DB8">
        <w:rPr>
          <w:rFonts w:cs="Arial"/>
          <w:b/>
          <w:sz w:val="44"/>
          <w:szCs w:val="32"/>
        </w:rPr>
        <w:t xml:space="preserve"> </w:t>
      </w:r>
      <w:r w:rsidR="00FB2F0C">
        <w:rPr>
          <w:rFonts w:cs="Arial"/>
          <w:b/>
          <w:sz w:val="44"/>
          <w:szCs w:val="32"/>
        </w:rPr>
        <w:t xml:space="preserve">Príloha </w:t>
      </w:r>
      <w:r w:rsidR="00544D66">
        <w:rPr>
          <w:rFonts w:cs="Arial"/>
          <w:b/>
          <w:sz w:val="44"/>
          <w:szCs w:val="32"/>
        </w:rPr>
        <w:t>C</w:t>
      </w:r>
      <w:r w:rsidR="000A67E7">
        <w:rPr>
          <w:rFonts w:cs="Arial"/>
          <w:b/>
          <w:sz w:val="44"/>
          <w:szCs w:val="32"/>
        </w:rPr>
        <w:t xml:space="preserve"> </w:t>
      </w:r>
      <w:r w:rsidRPr="00B91DB8">
        <w:rPr>
          <w:rFonts w:cs="Arial"/>
          <w:b/>
          <w:sz w:val="44"/>
          <w:szCs w:val="32"/>
        </w:rPr>
        <w:t>–</w:t>
      </w:r>
      <w:r w:rsidR="00894E73" w:rsidRPr="00B91DB8">
        <w:rPr>
          <w:rFonts w:cs="Arial"/>
          <w:b/>
          <w:sz w:val="44"/>
          <w:szCs w:val="32"/>
        </w:rPr>
        <w:t xml:space="preserve"> </w:t>
      </w:r>
      <w:r w:rsidR="00C85403">
        <w:rPr>
          <w:rFonts w:cs="Arial"/>
          <w:b/>
          <w:sz w:val="44"/>
          <w:szCs w:val="32"/>
        </w:rPr>
        <w:t xml:space="preserve">Spoločné dátové štruktúry rozhraní </w:t>
      </w:r>
      <w:r w:rsidR="00544D66">
        <w:rPr>
          <w:rFonts w:cs="Arial"/>
          <w:b/>
          <w:sz w:val="44"/>
          <w:szCs w:val="32"/>
        </w:rPr>
        <w:t>replikačné</w:t>
      </w:r>
      <w:r w:rsidR="00C85403">
        <w:rPr>
          <w:rFonts w:cs="Arial"/>
          <w:b/>
          <w:sz w:val="44"/>
          <w:szCs w:val="32"/>
        </w:rPr>
        <w:t xml:space="preserve"> XSD</w:t>
      </w:r>
      <w:r w:rsidR="00A235A1">
        <w:rPr>
          <w:rFonts w:cs="Arial"/>
          <w:b/>
          <w:sz w:val="44"/>
          <w:szCs w:val="32"/>
        </w:rPr>
        <w:t xml:space="preserve"> - _</w:t>
      </w:r>
      <w:proofErr w:type="spellStart"/>
      <w:r w:rsidR="00A235A1">
        <w:rPr>
          <w:rFonts w:cs="Arial"/>
          <w:b/>
          <w:sz w:val="44"/>
          <w:szCs w:val="32"/>
        </w:rPr>
        <w:t>Titulna_strana</w:t>
      </w:r>
      <w:proofErr w:type="spellEnd"/>
    </w:p>
    <w:p w14:paraId="29033C79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A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C" w14:textId="77777777" w:rsidR="001C3785" w:rsidRPr="00B91DB8" w:rsidRDefault="001C3785" w:rsidP="00F4523D">
      <w:pPr>
        <w:spacing w:after="120"/>
        <w:rPr>
          <w:rFonts w:cs="Times New Roman"/>
          <w:b/>
          <w:sz w:val="32"/>
          <w:szCs w:val="32"/>
        </w:rPr>
      </w:pPr>
    </w:p>
    <w:p w14:paraId="29033C7D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E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80" w14:textId="77777777" w:rsidR="001C3785" w:rsidRPr="00B91DB8" w:rsidRDefault="00BA2946" w:rsidP="00BA2946">
      <w:pPr>
        <w:tabs>
          <w:tab w:val="left" w:pos="4320"/>
        </w:tabs>
        <w:spacing w:after="120"/>
        <w:rPr>
          <w:rFonts w:cs="Times New Roman"/>
          <w:b/>
          <w:sz w:val="32"/>
          <w:szCs w:val="32"/>
        </w:rPr>
      </w:pPr>
      <w:r w:rsidRPr="00B91DB8">
        <w:rPr>
          <w:rFonts w:cs="Times New Roman"/>
          <w:b/>
          <w:sz w:val="32"/>
          <w:szCs w:val="32"/>
        </w:rPr>
        <w:tab/>
      </w:r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320"/>
      </w:tblGrid>
      <w:tr w:rsidR="001C3785" w:rsidRPr="00B91DB8" w14:paraId="29033C82" w14:textId="77777777" w:rsidTr="00163C0E">
        <w:trPr>
          <w:cantSplit/>
          <w:jc w:val="center"/>
        </w:trPr>
        <w:tc>
          <w:tcPr>
            <w:tcW w:w="5320" w:type="dxa"/>
          </w:tcPr>
          <w:p w14:paraId="29033C81" w14:textId="469EFC4C" w:rsidR="001C3785" w:rsidRPr="00B91DB8" w:rsidRDefault="002D7236" w:rsidP="00036E32">
            <w:pPr>
              <w:jc w:val="center"/>
            </w:pPr>
            <w:r>
              <w:t>Jú</w:t>
            </w:r>
            <w:r w:rsidR="00036E32">
              <w:t>l</w:t>
            </w:r>
            <w:r w:rsidR="002775F6" w:rsidRPr="00B91DB8">
              <w:t xml:space="preserve"> </w:t>
            </w:r>
            <w:r w:rsidR="007C5E5D" w:rsidRPr="00B91DB8">
              <w:t>201</w:t>
            </w:r>
            <w:r w:rsidR="00724449">
              <w:t>5</w:t>
            </w:r>
          </w:p>
        </w:tc>
      </w:tr>
      <w:tr w:rsidR="001C3785" w:rsidRPr="00B91DB8" w14:paraId="29033C84" w14:textId="77777777" w:rsidTr="00163C0E">
        <w:trPr>
          <w:cantSplit/>
          <w:jc w:val="center"/>
        </w:trPr>
        <w:tc>
          <w:tcPr>
            <w:tcW w:w="5320" w:type="dxa"/>
          </w:tcPr>
          <w:p w14:paraId="29033C83" w14:textId="4AC349F0" w:rsidR="001C3785" w:rsidRPr="00B91DB8" w:rsidRDefault="001C3785" w:rsidP="00346AF2">
            <w:pPr>
              <w:jc w:val="center"/>
            </w:pPr>
            <w:r w:rsidRPr="00B91DB8">
              <w:t xml:space="preserve">Tento dokument obsahuje </w:t>
            </w:r>
            <w:r w:rsidR="008931C9">
              <w:fldChar w:fldCharType="begin"/>
            </w:r>
            <w:r w:rsidR="008931C9">
              <w:instrText xml:space="preserve"> NUMPAGES  \* Arabic  \* MERGEFORMAT </w:instrText>
            </w:r>
            <w:r w:rsidR="008931C9">
              <w:fldChar w:fldCharType="separate"/>
            </w:r>
            <w:r w:rsidR="00036E32">
              <w:rPr>
                <w:noProof/>
              </w:rPr>
              <w:t>8</w:t>
            </w:r>
            <w:r w:rsidR="008931C9">
              <w:rPr>
                <w:noProof/>
              </w:rPr>
              <w:fldChar w:fldCharType="end"/>
            </w:r>
            <w:r w:rsidRPr="00B91DB8">
              <w:t xml:space="preserve"> strán</w:t>
            </w:r>
          </w:p>
        </w:tc>
      </w:tr>
      <w:tr w:rsidR="001C3785" w:rsidRPr="00B91DB8" w14:paraId="29033C86" w14:textId="77777777" w:rsidTr="00163C0E">
        <w:trPr>
          <w:cantSplit/>
          <w:trHeight w:hRule="exact" w:val="20"/>
          <w:jc w:val="center"/>
        </w:trPr>
        <w:tc>
          <w:tcPr>
            <w:tcW w:w="5320" w:type="dxa"/>
          </w:tcPr>
          <w:p w14:paraId="29033C85" w14:textId="77777777" w:rsidR="001C3785" w:rsidRPr="00B91DB8" w:rsidRDefault="001C3785" w:rsidP="001C3785">
            <w:pPr>
              <w:ind w:left="29"/>
            </w:pPr>
            <w:bookmarkStart w:id="0" w:name="AppendPages" w:colFirst="0" w:colLast="0"/>
          </w:p>
        </w:tc>
      </w:tr>
      <w:bookmarkEnd w:id="0"/>
      <w:tr w:rsidR="001C3785" w:rsidRPr="00B91DB8" w14:paraId="29033C88" w14:textId="77777777" w:rsidTr="00163C0E">
        <w:trPr>
          <w:cantSplit/>
          <w:jc w:val="center"/>
        </w:trPr>
        <w:tc>
          <w:tcPr>
            <w:tcW w:w="5320" w:type="dxa"/>
          </w:tcPr>
          <w:p w14:paraId="29033C87" w14:textId="77777777" w:rsidR="001C3785" w:rsidRPr="00B91DB8" w:rsidRDefault="001C3785" w:rsidP="001C3785">
            <w:pPr>
              <w:ind w:left="29"/>
            </w:pPr>
          </w:p>
        </w:tc>
      </w:tr>
    </w:tbl>
    <w:p w14:paraId="29033C89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8A" w14:textId="77777777" w:rsidR="001C3785" w:rsidRPr="00B91DB8" w:rsidRDefault="002C2434" w:rsidP="00577DB5">
      <w:pPr>
        <w:rPr>
          <w:rFonts w:cs="Arial"/>
          <w:b/>
          <w:i/>
          <w:sz w:val="24"/>
          <w:szCs w:val="24"/>
        </w:rPr>
      </w:pPr>
      <w:r w:rsidRPr="00B91DB8">
        <w:br w:type="page"/>
      </w:r>
      <w:r w:rsidR="001C3785" w:rsidRPr="00B91DB8">
        <w:rPr>
          <w:rFonts w:cs="Arial"/>
          <w:b/>
          <w:sz w:val="24"/>
          <w:szCs w:val="24"/>
        </w:rPr>
        <w:lastRenderedPageBreak/>
        <w:t>Základné informácie o dokumente</w:t>
      </w:r>
    </w:p>
    <w:tbl>
      <w:tblPr>
        <w:tblStyle w:val="TableGrid"/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343"/>
        <w:gridCol w:w="7266"/>
      </w:tblGrid>
      <w:tr w:rsidR="001C3785" w:rsidRPr="00B91DB8" w14:paraId="29033C8D" w14:textId="77777777" w:rsidTr="009D3C9B">
        <w:tc>
          <w:tcPr>
            <w:tcW w:w="1219" w:type="pct"/>
            <w:shd w:val="clear" w:color="auto" w:fill="AFC8FF"/>
          </w:tcPr>
          <w:p w14:paraId="29033C8B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Názov dokumentu</w:t>
            </w:r>
          </w:p>
        </w:tc>
        <w:tc>
          <w:tcPr>
            <w:tcW w:w="3781" w:type="pct"/>
          </w:tcPr>
          <w:p w14:paraId="29033C8C" w14:textId="52C914FA" w:rsidR="001C3785" w:rsidRPr="00B91DB8" w:rsidRDefault="00B21930" w:rsidP="00544D66">
            <w:pPr>
              <w:spacing w:before="20" w:after="60"/>
            </w:pPr>
            <w:r w:rsidRPr="00B21930">
              <w:t>J02 Príloha C – Spoločné dátové štruktúry rozhraní replikačné XSD - _</w:t>
            </w:r>
            <w:proofErr w:type="spellStart"/>
            <w:r w:rsidRPr="00B21930">
              <w:t>Titulna_strana</w:t>
            </w:r>
            <w:bookmarkStart w:id="1" w:name="_GoBack"/>
            <w:bookmarkEnd w:id="1"/>
            <w:proofErr w:type="spellEnd"/>
          </w:p>
        </w:tc>
      </w:tr>
      <w:tr w:rsidR="001C3785" w:rsidRPr="00B91DB8" w14:paraId="29033C90" w14:textId="77777777" w:rsidTr="009D3C9B">
        <w:tc>
          <w:tcPr>
            <w:tcW w:w="1219" w:type="pct"/>
            <w:shd w:val="clear" w:color="auto" w:fill="AFC8FF"/>
          </w:tcPr>
          <w:p w14:paraId="29033C8E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Aktuálna verzia</w:t>
            </w:r>
          </w:p>
        </w:tc>
        <w:tc>
          <w:tcPr>
            <w:tcW w:w="3781" w:type="pct"/>
          </w:tcPr>
          <w:p w14:paraId="29033C8F" w14:textId="61D47E37" w:rsidR="001C3785" w:rsidRPr="00B91DB8" w:rsidRDefault="00724449" w:rsidP="003125D5">
            <w:pPr>
              <w:spacing w:before="20" w:after="60"/>
            </w:pPr>
            <w:r>
              <w:t>4</w:t>
            </w:r>
            <w:r w:rsidR="00F4523D">
              <w:t>.</w:t>
            </w:r>
            <w:r w:rsidR="00036E32">
              <w:t>6</w:t>
            </w:r>
          </w:p>
        </w:tc>
      </w:tr>
      <w:tr w:rsidR="001C3785" w:rsidRPr="00B91DB8" w14:paraId="29033C93" w14:textId="77777777" w:rsidTr="009D3C9B">
        <w:tc>
          <w:tcPr>
            <w:tcW w:w="1219" w:type="pct"/>
            <w:shd w:val="clear" w:color="auto" w:fill="AFC8FF"/>
          </w:tcPr>
          <w:p w14:paraId="29033C91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Status</w:t>
            </w:r>
          </w:p>
        </w:tc>
        <w:tc>
          <w:tcPr>
            <w:tcW w:w="3781" w:type="pct"/>
          </w:tcPr>
          <w:p w14:paraId="29033C92" w14:textId="77777777" w:rsidR="001C3785" w:rsidRPr="00B91DB8" w:rsidRDefault="001C3785" w:rsidP="00630A63">
            <w:pPr>
              <w:spacing w:before="20" w:after="60"/>
            </w:pPr>
            <w:proofErr w:type="spellStart"/>
            <w:r w:rsidRPr="00A235A1">
              <w:rPr>
                <w:strike/>
              </w:rPr>
              <w:t>Draft</w:t>
            </w:r>
            <w:proofErr w:type="spellEnd"/>
            <w:r w:rsidRPr="00A235A1">
              <w:rPr>
                <w:strike/>
              </w:rPr>
              <w:t xml:space="preserve"> </w:t>
            </w:r>
            <w:r w:rsidRPr="00B91DB8">
              <w:t xml:space="preserve">/ </w:t>
            </w:r>
            <w:r w:rsidRPr="00510055">
              <w:rPr>
                <w:strike/>
              </w:rPr>
              <w:t>Pripomienkovanie</w:t>
            </w:r>
            <w:r w:rsidRPr="00B91DB8">
              <w:rPr>
                <w:strike/>
              </w:rPr>
              <w:t xml:space="preserve"> </w:t>
            </w:r>
            <w:r w:rsidRPr="00B91DB8">
              <w:t xml:space="preserve">/ </w:t>
            </w:r>
            <w:r w:rsidRPr="00510055">
              <w:rPr>
                <w:b/>
              </w:rPr>
              <w:t>Schvaľovanie</w:t>
            </w:r>
          </w:p>
        </w:tc>
      </w:tr>
      <w:tr w:rsidR="001C3785" w:rsidRPr="00B91DB8" w14:paraId="29033C96" w14:textId="77777777" w:rsidTr="009D3C9B">
        <w:tc>
          <w:tcPr>
            <w:tcW w:w="1219" w:type="pct"/>
            <w:shd w:val="clear" w:color="auto" w:fill="AFC8FF"/>
          </w:tcPr>
          <w:p w14:paraId="29033C94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Tvorca dokumentu</w:t>
            </w:r>
          </w:p>
        </w:tc>
        <w:tc>
          <w:tcPr>
            <w:tcW w:w="3781" w:type="pct"/>
          </w:tcPr>
          <w:p w14:paraId="29033C95" w14:textId="17FF9500" w:rsidR="001C3785" w:rsidRPr="00B91DB8" w:rsidRDefault="000D5140" w:rsidP="00716F54">
            <w:pPr>
              <w:spacing w:before="20" w:after="60"/>
            </w:pPr>
            <w:r>
              <w:t>Vladimír Polák</w:t>
            </w:r>
          </w:p>
        </w:tc>
      </w:tr>
    </w:tbl>
    <w:p w14:paraId="29033C97" w14:textId="77777777" w:rsidR="001C3785" w:rsidRPr="00B91DB8" w:rsidRDefault="001C3785" w:rsidP="001C3785"/>
    <w:p w14:paraId="29033C98" w14:textId="77777777" w:rsidR="001C3785" w:rsidRPr="00B91DB8" w:rsidRDefault="001C3785" w:rsidP="001C3785">
      <w:pPr>
        <w:pStyle w:val="Heading9"/>
        <w:numPr>
          <w:ilvl w:val="0"/>
          <w:numId w:val="0"/>
        </w:numPr>
        <w:jc w:val="center"/>
        <w:rPr>
          <w:rFonts w:cs="Arial"/>
          <w:b/>
          <w:i w:val="0"/>
          <w:sz w:val="24"/>
          <w:szCs w:val="24"/>
        </w:rPr>
      </w:pPr>
      <w:r w:rsidRPr="00B91DB8">
        <w:rPr>
          <w:rFonts w:cs="Arial"/>
          <w:b/>
          <w:i w:val="0"/>
          <w:sz w:val="24"/>
          <w:szCs w:val="24"/>
        </w:rPr>
        <w:t>História dokumentu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1340"/>
        <w:gridCol w:w="2051"/>
        <w:gridCol w:w="5230"/>
      </w:tblGrid>
      <w:tr w:rsidR="001C3785" w:rsidRPr="00B91DB8" w14:paraId="29033C9D" w14:textId="77777777" w:rsidTr="008C4105">
        <w:tc>
          <w:tcPr>
            <w:tcW w:w="523" w:type="pct"/>
            <w:shd w:val="clear" w:color="auto" w:fill="AFC8FF"/>
          </w:tcPr>
          <w:p w14:paraId="29033C99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Verzia</w:t>
            </w:r>
          </w:p>
        </w:tc>
        <w:tc>
          <w:tcPr>
            <w:tcW w:w="696" w:type="pct"/>
            <w:shd w:val="clear" w:color="auto" w:fill="AFC8FF"/>
          </w:tcPr>
          <w:p w14:paraId="29033C9A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Dátum</w:t>
            </w:r>
          </w:p>
        </w:tc>
        <w:tc>
          <w:tcPr>
            <w:tcW w:w="1065" w:type="pct"/>
            <w:shd w:val="clear" w:color="auto" w:fill="AFC8FF"/>
          </w:tcPr>
          <w:p w14:paraId="29033C9B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Autor</w:t>
            </w:r>
          </w:p>
        </w:tc>
        <w:tc>
          <w:tcPr>
            <w:tcW w:w="2716" w:type="pct"/>
            <w:shd w:val="clear" w:color="auto" w:fill="AFC8FF"/>
          </w:tcPr>
          <w:p w14:paraId="29033C9C" w14:textId="0E342C49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Popis verzie a</w:t>
            </w:r>
            <w:r w:rsidR="00D41659">
              <w:rPr>
                <w:b/>
              </w:rPr>
              <w:t> </w:t>
            </w:r>
            <w:r w:rsidRPr="00B91DB8">
              <w:rPr>
                <w:b/>
              </w:rPr>
              <w:t>zmien oproti predchádzajúcej verzii</w:t>
            </w:r>
          </w:p>
        </w:tc>
      </w:tr>
      <w:tr w:rsidR="001C3785" w:rsidRPr="00B91DB8" w14:paraId="29033CA2" w14:textId="77777777" w:rsidTr="008C4105">
        <w:tc>
          <w:tcPr>
            <w:tcW w:w="523" w:type="pct"/>
          </w:tcPr>
          <w:p w14:paraId="29033C9E" w14:textId="46527FCA" w:rsidR="001C3785" w:rsidRPr="00B91DB8" w:rsidRDefault="00F4523D" w:rsidP="00163C0E">
            <w:pPr>
              <w:spacing w:before="20" w:after="60"/>
              <w:jc w:val="center"/>
            </w:pPr>
            <w:r>
              <w:t>0.</w:t>
            </w:r>
            <w:r w:rsidR="005C68F9" w:rsidRPr="00B91DB8">
              <w:t>1</w:t>
            </w:r>
          </w:p>
        </w:tc>
        <w:tc>
          <w:tcPr>
            <w:tcW w:w="696" w:type="pct"/>
          </w:tcPr>
          <w:p w14:paraId="29033C9F" w14:textId="450DE03C" w:rsidR="001C3785" w:rsidRPr="00B91DB8" w:rsidRDefault="000A67E7" w:rsidP="00716F54">
            <w:pPr>
              <w:spacing w:before="20" w:after="60"/>
              <w:jc w:val="center"/>
            </w:pPr>
            <w:r>
              <w:t>1</w:t>
            </w:r>
            <w:r w:rsidR="00716F54">
              <w:t>4</w:t>
            </w:r>
            <w:r>
              <w:t>.</w:t>
            </w:r>
            <w:r w:rsidR="00716F54">
              <w:t>3</w:t>
            </w:r>
            <w:r>
              <w:t>.2012</w:t>
            </w:r>
          </w:p>
        </w:tc>
        <w:tc>
          <w:tcPr>
            <w:tcW w:w="1065" w:type="pct"/>
          </w:tcPr>
          <w:p w14:paraId="29033CA0" w14:textId="72C71F1C" w:rsidR="001C3785" w:rsidRPr="00B91DB8" w:rsidRDefault="00716F54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29033CA1" w14:textId="6EAA19D8" w:rsidR="001C3785" w:rsidRPr="00B91DB8" w:rsidRDefault="005C68F9" w:rsidP="000A67E7">
            <w:pPr>
              <w:spacing w:before="20" w:after="60"/>
            </w:pPr>
            <w:r w:rsidRPr="00B91DB8">
              <w:t>Vytvorená šablóna</w:t>
            </w:r>
          </w:p>
        </w:tc>
      </w:tr>
      <w:tr w:rsidR="00716F54" w:rsidRPr="00B91DB8" w14:paraId="74AFD889" w14:textId="77777777" w:rsidTr="008C4105">
        <w:tc>
          <w:tcPr>
            <w:tcW w:w="523" w:type="pct"/>
          </w:tcPr>
          <w:p w14:paraId="54E43A61" w14:textId="5C0162CA" w:rsidR="00716F54" w:rsidRPr="00B91DB8" w:rsidRDefault="00716F54" w:rsidP="00163C0E">
            <w:pPr>
              <w:spacing w:before="20" w:after="60"/>
              <w:jc w:val="center"/>
            </w:pPr>
            <w:r>
              <w:t>0.2</w:t>
            </w:r>
          </w:p>
        </w:tc>
        <w:tc>
          <w:tcPr>
            <w:tcW w:w="696" w:type="pct"/>
          </w:tcPr>
          <w:p w14:paraId="52A07D9F" w14:textId="5D5F7C8C" w:rsidR="00716F54" w:rsidRPr="00B91DB8" w:rsidRDefault="00716F54" w:rsidP="00163C0E">
            <w:pPr>
              <w:spacing w:before="20" w:after="60"/>
              <w:jc w:val="center"/>
            </w:pPr>
            <w:r>
              <w:t>14.3.2012</w:t>
            </w:r>
          </w:p>
        </w:tc>
        <w:tc>
          <w:tcPr>
            <w:tcW w:w="1065" w:type="pct"/>
          </w:tcPr>
          <w:p w14:paraId="72001A32" w14:textId="3339F83A" w:rsidR="00716F54" w:rsidRPr="00B91DB8" w:rsidRDefault="00716F54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08F9DD6A" w14:textId="0B1071ED" w:rsidR="00716F54" w:rsidRPr="00CB30EE" w:rsidRDefault="00716F54" w:rsidP="00716F54">
            <w:pPr>
              <w:spacing w:before="20" w:after="60"/>
            </w:pPr>
            <w:r>
              <w:t>Vytvorenie sprievodného dokumentu k</w:t>
            </w:r>
            <w:r w:rsidR="00D41659">
              <w:t> </w:t>
            </w:r>
            <w:r>
              <w:t>ZIP súboru a</w:t>
            </w:r>
            <w:r w:rsidR="00D41659">
              <w:t> </w:t>
            </w:r>
            <w:r>
              <w:t>vytvorenie navigačného obrázku</w:t>
            </w:r>
          </w:p>
        </w:tc>
      </w:tr>
      <w:tr w:rsidR="00A235A1" w:rsidRPr="00B91DB8" w14:paraId="23A79561" w14:textId="77777777" w:rsidTr="008C4105">
        <w:tc>
          <w:tcPr>
            <w:tcW w:w="523" w:type="pct"/>
          </w:tcPr>
          <w:p w14:paraId="7B60CDEC" w14:textId="20232026" w:rsidR="00A235A1" w:rsidRDefault="00A235A1" w:rsidP="00163C0E">
            <w:pPr>
              <w:spacing w:before="20" w:after="60"/>
              <w:jc w:val="center"/>
            </w:pPr>
            <w:r>
              <w:t>1.1</w:t>
            </w:r>
          </w:p>
        </w:tc>
        <w:tc>
          <w:tcPr>
            <w:tcW w:w="696" w:type="pct"/>
          </w:tcPr>
          <w:p w14:paraId="4BC8C0AF" w14:textId="7E9527E5" w:rsidR="00A235A1" w:rsidRDefault="00A235A1" w:rsidP="00163C0E">
            <w:pPr>
              <w:spacing w:before="20" w:after="60"/>
              <w:jc w:val="center"/>
            </w:pPr>
            <w:r>
              <w:t>15.3.2012</w:t>
            </w:r>
          </w:p>
        </w:tc>
        <w:tc>
          <w:tcPr>
            <w:tcW w:w="1065" w:type="pct"/>
          </w:tcPr>
          <w:p w14:paraId="6F94D8CE" w14:textId="706242F4" w:rsidR="00A235A1" w:rsidRDefault="00A235A1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3C4E51DE" w14:textId="7E00AF55" w:rsidR="00A235A1" w:rsidRDefault="00A235A1" w:rsidP="00716F54">
            <w:pPr>
              <w:spacing w:before="20" w:after="60"/>
            </w:pPr>
            <w:r w:rsidRPr="00A235A1">
              <w:t>Predložené na kontrolu zapracovania pripomienok</w:t>
            </w:r>
          </w:p>
        </w:tc>
      </w:tr>
      <w:tr w:rsidR="00510055" w:rsidRPr="00B91DB8" w14:paraId="102505EE" w14:textId="77777777" w:rsidTr="008C4105">
        <w:tc>
          <w:tcPr>
            <w:tcW w:w="523" w:type="pct"/>
          </w:tcPr>
          <w:p w14:paraId="115CE8FF" w14:textId="2BFAC5B3" w:rsidR="00510055" w:rsidRDefault="00510055" w:rsidP="00163C0E">
            <w:pPr>
              <w:spacing w:before="20" w:after="60"/>
              <w:jc w:val="center"/>
            </w:pPr>
            <w:r>
              <w:t>2.0</w:t>
            </w:r>
          </w:p>
        </w:tc>
        <w:tc>
          <w:tcPr>
            <w:tcW w:w="696" w:type="pct"/>
          </w:tcPr>
          <w:p w14:paraId="346346B8" w14:textId="4E7F2B49" w:rsidR="00510055" w:rsidRDefault="00510055" w:rsidP="00163C0E">
            <w:pPr>
              <w:spacing w:before="20" w:after="60"/>
              <w:jc w:val="center"/>
            </w:pPr>
            <w:r>
              <w:t>30.3.2012</w:t>
            </w:r>
          </w:p>
        </w:tc>
        <w:tc>
          <w:tcPr>
            <w:tcW w:w="1065" w:type="pct"/>
          </w:tcPr>
          <w:p w14:paraId="5F9CD0A4" w14:textId="7B0B2EB9" w:rsidR="00510055" w:rsidRDefault="00510055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DFD0E94" w14:textId="30B0DC9F" w:rsidR="00510055" w:rsidRPr="00A235A1" w:rsidRDefault="00510055" w:rsidP="00716F54">
            <w:pPr>
              <w:spacing w:before="20" w:after="60"/>
            </w:pPr>
            <w:r>
              <w:t>Na schválenie</w:t>
            </w:r>
          </w:p>
        </w:tc>
      </w:tr>
      <w:tr w:rsidR="00D41659" w:rsidRPr="00B91DB8" w14:paraId="66706563" w14:textId="77777777" w:rsidTr="008C4105">
        <w:tc>
          <w:tcPr>
            <w:tcW w:w="523" w:type="pct"/>
          </w:tcPr>
          <w:p w14:paraId="28D80556" w14:textId="10EF34C4" w:rsidR="00D41659" w:rsidRDefault="00D41659" w:rsidP="00163C0E">
            <w:pPr>
              <w:spacing w:before="20" w:after="60"/>
              <w:jc w:val="center"/>
            </w:pPr>
            <w:r>
              <w:t>2.1</w:t>
            </w:r>
          </w:p>
        </w:tc>
        <w:tc>
          <w:tcPr>
            <w:tcW w:w="696" w:type="pct"/>
          </w:tcPr>
          <w:p w14:paraId="0251780E" w14:textId="43C8085D" w:rsidR="00D41659" w:rsidRDefault="00D41659" w:rsidP="00163C0E">
            <w:pPr>
              <w:spacing w:before="20" w:after="60"/>
              <w:jc w:val="center"/>
            </w:pPr>
            <w:r>
              <w:t>26.6.2013</w:t>
            </w:r>
          </w:p>
        </w:tc>
        <w:tc>
          <w:tcPr>
            <w:tcW w:w="1065" w:type="pct"/>
          </w:tcPr>
          <w:p w14:paraId="0A777353" w14:textId="6BF5A45C" w:rsidR="00D41659" w:rsidRDefault="00D41659" w:rsidP="00346AF2">
            <w:pPr>
              <w:spacing w:before="20" w:after="60"/>
            </w:pPr>
            <w:r>
              <w:t>Miroslav Straka</w:t>
            </w:r>
          </w:p>
        </w:tc>
        <w:tc>
          <w:tcPr>
            <w:tcW w:w="2716" w:type="pct"/>
          </w:tcPr>
          <w:p w14:paraId="23900083" w14:textId="49AF4FB0" w:rsidR="00D41659" w:rsidRDefault="00D41659" w:rsidP="00716F54">
            <w:pPr>
              <w:spacing w:before="20" w:after="60"/>
            </w:pPr>
            <w:r>
              <w:t xml:space="preserve">Do </w:t>
            </w:r>
            <w:proofErr w:type="spellStart"/>
            <w:r>
              <w:t>xsd</w:t>
            </w:r>
            <w:proofErr w:type="spellEnd"/>
            <w:r>
              <w:t xml:space="preserve"> schém boli doplnené typové kontroly</w:t>
            </w:r>
          </w:p>
        </w:tc>
      </w:tr>
      <w:tr w:rsidR="008A5880" w:rsidRPr="00B91DB8" w14:paraId="24F6BAD2" w14:textId="77777777" w:rsidTr="008C4105">
        <w:tc>
          <w:tcPr>
            <w:tcW w:w="523" w:type="pct"/>
          </w:tcPr>
          <w:p w14:paraId="3D73D120" w14:textId="2869CE54" w:rsidR="008A5880" w:rsidRDefault="008A5880" w:rsidP="00163C0E">
            <w:pPr>
              <w:spacing w:before="20" w:after="60"/>
              <w:jc w:val="center"/>
            </w:pPr>
            <w:r>
              <w:t>2.2</w:t>
            </w:r>
          </w:p>
        </w:tc>
        <w:tc>
          <w:tcPr>
            <w:tcW w:w="696" w:type="pct"/>
          </w:tcPr>
          <w:p w14:paraId="1F2A84C1" w14:textId="6C5D49BF" w:rsidR="008A5880" w:rsidRDefault="008A5880" w:rsidP="00163C0E">
            <w:pPr>
              <w:spacing w:before="20" w:after="60"/>
              <w:jc w:val="center"/>
            </w:pPr>
            <w:r>
              <w:t>29.7.2013</w:t>
            </w:r>
          </w:p>
        </w:tc>
        <w:tc>
          <w:tcPr>
            <w:tcW w:w="1065" w:type="pct"/>
          </w:tcPr>
          <w:p w14:paraId="3D33A892" w14:textId="66023F00" w:rsidR="008A5880" w:rsidRDefault="008A5880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01D6B552" w14:textId="761ACE41" w:rsidR="008A5880" w:rsidRDefault="008A5880" w:rsidP="00716F54">
            <w:pPr>
              <w:spacing w:before="20" w:after="60"/>
            </w:pPr>
            <w:r>
              <w:t>Typové kontroly doplnené v plnom rozsahu.</w:t>
            </w:r>
          </w:p>
        </w:tc>
      </w:tr>
      <w:tr w:rsidR="009E2D48" w:rsidRPr="00B91DB8" w14:paraId="4BC6A222" w14:textId="77777777" w:rsidTr="00DE7A72">
        <w:tc>
          <w:tcPr>
            <w:tcW w:w="523" w:type="pct"/>
          </w:tcPr>
          <w:p w14:paraId="4CB8AEF7" w14:textId="77777777" w:rsidR="009E2D48" w:rsidRDefault="009E2D48" w:rsidP="00DE7A72">
            <w:pPr>
              <w:spacing w:before="20" w:after="60"/>
              <w:jc w:val="center"/>
            </w:pPr>
            <w:r>
              <w:t>2.3</w:t>
            </w:r>
          </w:p>
        </w:tc>
        <w:tc>
          <w:tcPr>
            <w:tcW w:w="696" w:type="pct"/>
          </w:tcPr>
          <w:p w14:paraId="641D1B36" w14:textId="77777777" w:rsidR="009E2D48" w:rsidRDefault="009E2D48" w:rsidP="00DE7A72">
            <w:pPr>
              <w:spacing w:before="20" w:after="60"/>
              <w:jc w:val="center"/>
            </w:pPr>
            <w:r>
              <w:t>9.9.2013</w:t>
            </w:r>
          </w:p>
        </w:tc>
        <w:tc>
          <w:tcPr>
            <w:tcW w:w="1065" w:type="pct"/>
          </w:tcPr>
          <w:p w14:paraId="4BA9CC85" w14:textId="77777777" w:rsidR="009E2D48" w:rsidRDefault="009E2D48" w:rsidP="00DE7A7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4C17E55B" w14:textId="77777777" w:rsidR="009E2D48" w:rsidRDefault="009E2D48" w:rsidP="00DE7A72">
            <w:pPr>
              <w:spacing w:before="20" w:after="60"/>
            </w:pPr>
            <w:r>
              <w:t>Zapracovanie pripomienok NCZI pre špecifické dátové typy.</w:t>
            </w:r>
          </w:p>
        </w:tc>
      </w:tr>
      <w:tr w:rsidR="003125D5" w:rsidRPr="00B91DB8" w14:paraId="5BB7A87C" w14:textId="77777777" w:rsidTr="00AB482E">
        <w:tc>
          <w:tcPr>
            <w:tcW w:w="523" w:type="pct"/>
          </w:tcPr>
          <w:p w14:paraId="0819F8C9" w14:textId="77777777" w:rsidR="003125D5" w:rsidRDefault="003125D5" w:rsidP="00AB482E">
            <w:pPr>
              <w:spacing w:before="20" w:after="60"/>
              <w:jc w:val="center"/>
            </w:pPr>
            <w:r>
              <w:t>2.4</w:t>
            </w:r>
          </w:p>
        </w:tc>
        <w:tc>
          <w:tcPr>
            <w:tcW w:w="696" w:type="pct"/>
          </w:tcPr>
          <w:p w14:paraId="6769EAA5" w14:textId="77777777" w:rsidR="003125D5" w:rsidRDefault="003125D5" w:rsidP="00AB482E">
            <w:pPr>
              <w:spacing w:before="20" w:after="60"/>
              <w:jc w:val="center"/>
            </w:pPr>
            <w:r>
              <w:t>21.10.2013</w:t>
            </w:r>
          </w:p>
        </w:tc>
        <w:tc>
          <w:tcPr>
            <w:tcW w:w="1065" w:type="pct"/>
          </w:tcPr>
          <w:p w14:paraId="655B9B8C" w14:textId="77777777" w:rsidR="003125D5" w:rsidRDefault="003125D5" w:rsidP="00AB482E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066B4160" w14:textId="77777777" w:rsidR="003125D5" w:rsidRDefault="003125D5" w:rsidP="00AB482E">
            <w:pPr>
              <w:spacing w:before="20" w:after="60"/>
            </w:pPr>
            <w:r>
              <w:t>Zapracovanie pripomienok NCZI.</w:t>
            </w:r>
          </w:p>
        </w:tc>
      </w:tr>
      <w:tr w:rsidR="000D5140" w:rsidRPr="00B91DB8" w14:paraId="017E4FF1" w14:textId="77777777" w:rsidTr="00414E25">
        <w:tc>
          <w:tcPr>
            <w:tcW w:w="523" w:type="pct"/>
          </w:tcPr>
          <w:p w14:paraId="585225D4" w14:textId="77777777" w:rsidR="000D5140" w:rsidRDefault="000D5140" w:rsidP="00414E25">
            <w:pPr>
              <w:spacing w:before="20" w:after="60"/>
              <w:jc w:val="center"/>
            </w:pPr>
            <w:r>
              <w:t>3.0</w:t>
            </w:r>
          </w:p>
        </w:tc>
        <w:tc>
          <w:tcPr>
            <w:tcW w:w="696" w:type="pct"/>
          </w:tcPr>
          <w:p w14:paraId="62821600" w14:textId="77777777" w:rsidR="000D5140" w:rsidRDefault="000D5140" w:rsidP="00414E25">
            <w:pPr>
              <w:spacing w:before="20" w:after="60"/>
              <w:jc w:val="center"/>
            </w:pPr>
            <w:r>
              <w:t>3.12.2014</w:t>
            </w:r>
          </w:p>
        </w:tc>
        <w:tc>
          <w:tcPr>
            <w:tcW w:w="1065" w:type="pct"/>
          </w:tcPr>
          <w:p w14:paraId="3392E2A1" w14:textId="77777777" w:rsidR="000D5140" w:rsidRDefault="000D5140" w:rsidP="00414E25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250D1228" w14:textId="77777777" w:rsidR="000D5140" w:rsidRDefault="000D5140" w:rsidP="00414E25">
            <w:pPr>
              <w:spacing w:before="20" w:after="60"/>
            </w:pPr>
            <w:r>
              <w:t>Doplnenie a aktualizácia</w:t>
            </w:r>
          </w:p>
        </w:tc>
      </w:tr>
      <w:tr w:rsidR="00724449" w:rsidRPr="00B91DB8" w14:paraId="17E27E51" w14:textId="77777777" w:rsidTr="00911DCB">
        <w:tc>
          <w:tcPr>
            <w:tcW w:w="523" w:type="pct"/>
          </w:tcPr>
          <w:p w14:paraId="7AA789DD" w14:textId="77777777" w:rsidR="00724449" w:rsidRDefault="00724449" w:rsidP="00911DCB">
            <w:pPr>
              <w:spacing w:before="20" w:after="60"/>
              <w:jc w:val="center"/>
            </w:pPr>
            <w:r>
              <w:t>3.1</w:t>
            </w:r>
          </w:p>
        </w:tc>
        <w:tc>
          <w:tcPr>
            <w:tcW w:w="696" w:type="pct"/>
          </w:tcPr>
          <w:p w14:paraId="0860D52E" w14:textId="6A7A5904" w:rsidR="00724449" w:rsidRDefault="00724449" w:rsidP="00911DCB">
            <w:pPr>
              <w:spacing w:before="20" w:after="60"/>
              <w:jc w:val="center"/>
            </w:pPr>
            <w:r>
              <w:t>23.1.2014</w:t>
            </w:r>
          </w:p>
        </w:tc>
        <w:tc>
          <w:tcPr>
            <w:tcW w:w="1065" w:type="pct"/>
          </w:tcPr>
          <w:p w14:paraId="05DEFCCA" w14:textId="77777777" w:rsidR="00724449" w:rsidRDefault="00724449" w:rsidP="00911DCB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569471E7" w14:textId="77777777" w:rsidR="00724449" w:rsidRDefault="00724449" w:rsidP="00911DCB">
            <w:pPr>
              <w:spacing w:before="20" w:after="60"/>
            </w:pPr>
            <w:r>
              <w:t>Doplnenie a aktualizácia</w:t>
            </w:r>
          </w:p>
        </w:tc>
      </w:tr>
      <w:tr w:rsidR="009F201A" w:rsidRPr="00B91DB8" w14:paraId="1F415316" w14:textId="77777777" w:rsidTr="008F59F7">
        <w:tc>
          <w:tcPr>
            <w:tcW w:w="523" w:type="pct"/>
          </w:tcPr>
          <w:p w14:paraId="2F4E2B1C" w14:textId="77777777" w:rsidR="009F201A" w:rsidRDefault="009F201A" w:rsidP="008F59F7">
            <w:pPr>
              <w:spacing w:before="20" w:after="60"/>
              <w:jc w:val="center"/>
            </w:pPr>
            <w:r>
              <w:t>4.0</w:t>
            </w:r>
          </w:p>
        </w:tc>
        <w:tc>
          <w:tcPr>
            <w:tcW w:w="696" w:type="pct"/>
          </w:tcPr>
          <w:p w14:paraId="64D8908F" w14:textId="77777777" w:rsidR="009F201A" w:rsidRDefault="009F201A" w:rsidP="008F59F7">
            <w:pPr>
              <w:spacing w:before="20" w:after="60"/>
              <w:jc w:val="center"/>
            </w:pPr>
            <w:r>
              <w:t>18.3.2015</w:t>
            </w:r>
          </w:p>
        </w:tc>
        <w:tc>
          <w:tcPr>
            <w:tcW w:w="1065" w:type="pct"/>
          </w:tcPr>
          <w:p w14:paraId="632EB169" w14:textId="77777777" w:rsidR="009F201A" w:rsidRDefault="009F201A" w:rsidP="008F59F7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15905D4" w14:textId="77777777" w:rsidR="009F201A" w:rsidRDefault="009F201A" w:rsidP="008F59F7">
            <w:pPr>
              <w:spacing w:before="20" w:after="60"/>
            </w:pPr>
            <w:r>
              <w:t>Doplnenie a aktualizácia</w:t>
            </w:r>
          </w:p>
        </w:tc>
      </w:tr>
      <w:tr w:rsidR="00917CA2" w:rsidRPr="00B91DB8" w14:paraId="1E82DE57" w14:textId="77777777" w:rsidTr="008C4105">
        <w:tc>
          <w:tcPr>
            <w:tcW w:w="523" w:type="pct"/>
          </w:tcPr>
          <w:p w14:paraId="41009A7E" w14:textId="019038D0" w:rsidR="00917CA2" w:rsidRDefault="00724449" w:rsidP="00724449">
            <w:pPr>
              <w:spacing w:before="20" w:after="60"/>
              <w:jc w:val="center"/>
            </w:pPr>
            <w:r>
              <w:t>4</w:t>
            </w:r>
            <w:r w:rsidR="009E2D48">
              <w:t>.</w:t>
            </w:r>
            <w:r w:rsidR="009F201A">
              <w:t>3</w:t>
            </w:r>
          </w:p>
        </w:tc>
        <w:tc>
          <w:tcPr>
            <w:tcW w:w="696" w:type="pct"/>
          </w:tcPr>
          <w:p w14:paraId="4F33AA2A" w14:textId="6778E581" w:rsidR="00917CA2" w:rsidRDefault="009F201A" w:rsidP="00724449">
            <w:pPr>
              <w:spacing w:before="20" w:after="60"/>
              <w:jc w:val="center"/>
            </w:pPr>
            <w:r>
              <w:t>31</w:t>
            </w:r>
            <w:r w:rsidR="00724449">
              <w:t>.3</w:t>
            </w:r>
            <w:r w:rsidR="00917CA2">
              <w:t>.201</w:t>
            </w:r>
            <w:r w:rsidR="00724449">
              <w:t>5</w:t>
            </w:r>
          </w:p>
        </w:tc>
        <w:tc>
          <w:tcPr>
            <w:tcW w:w="1065" w:type="pct"/>
          </w:tcPr>
          <w:p w14:paraId="0C13F7A9" w14:textId="49086C4D" w:rsidR="00917CA2" w:rsidRDefault="00917CA2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7510BF2C" w14:textId="2A08E625" w:rsidR="00917CA2" w:rsidRDefault="003125D5" w:rsidP="009E2D48">
            <w:pPr>
              <w:spacing w:before="20" w:after="60"/>
            </w:pPr>
            <w:r>
              <w:t>Doplnenie a aktualizácia</w:t>
            </w:r>
          </w:p>
        </w:tc>
      </w:tr>
      <w:tr w:rsidR="002D7236" w:rsidRPr="00B91DB8" w14:paraId="183531DC" w14:textId="77777777" w:rsidTr="008C7FC8">
        <w:tc>
          <w:tcPr>
            <w:tcW w:w="523" w:type="pct"/>
          </w:tcPr>
          <w:p w14:paraId="2E78AF8F" w14:textId="77777777" w:rsidR="002D7236" w:rsidRDefault="002D7236" w:rsidP="008C7FC8">
            <w:pPr>
              <w:spacing w:before="20" w:after="60"/>
              <w:jc w:val="center"/>
            </w:pPr>
            <w:r>
              <w:t>4.4</w:t>
            </w:r>
          </w:p>
        </w:tc>
        <w:tc>
          <w:tcPr>
            <w:tcW w:w="696" w:type="pct"/>
          </w:tcPr>
          <w:p w14:paraId="66F3BD57" w14:textId="77777777" w:rsidR="002D7236" w:rsidRDefault="002D7236" w:rsidP="008C7FC8">
            <w:pPr>
              <w:spacing w:before="20" w:after="60"/>
              <w:jc w:val="center"/>
            </w:pPr>
            <w:r>
              <w:t>31.5.2015</w:t>
            </w:r>
          </w:p>
        </w:tc>
        <w:tc>
          <w:tcPr>
            <w:tcW w:w="1065" w:type="pct"/>
          </w:tcPr>
          <w:p w14:paraId="2FB39BE2" w14:textId="77777777" w:rsidR="002D7236" w:rsidRDefault="002D7236" w:rsidP="008C7FC8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86FE873" w14:textId="77777777" w:rsidR="002D7236" w:rsidRDefault="002D7236" w:rsidP="008C7FC8">
            <w:pPr>
              <w:spacing w:before="20" w:after="60"/>
            </w:pPr>
            <w:r>
              <w:t>Aktualizácia</w:t>
            </w:r>
          </w:p>
        </w:tc>
      </w:tr>
      <w:tr w:rsidR="00775123" w:rsidRPr="00B91DB8" w14:paraId="7F3592E4" w14:textId="77777777" w:rsidTr="008C4105">
        <w:tc>
          <w:tcPr>
            <w:tcW w:w="523" w:type="pct"/>
          </w:tcPr>
          <w:p w14:paraId="50FB74D6" w14:textId="0B7E8946" w:rsidR="00775123" w:rsidRDefault="002D7236" w:rsidP="00724449">
            <w:pPr>
              <w:spacing w:before="20" w:after="60"/>
              <w:jc w:val="center"/>
            </w:pPr>
            <w:r>
              <w:t>4.5</w:t>
            </w:r>
          </w:p>
        </w:tc>
        <w:tc>
          <w:tcPr>
            <w:tcW w:w="696" w:type="pct"/>
          </w:tcPr>
          <w:p w14:paraId="59BE15F3" w14:textId="4CA2652F" w:rsidR="00775123" w:rsidRDefault="002D7236" w:rsidP="00724449">
            <w:pPr>
              <w:spacing w:before="20" w:after="60"/>
              <w:jc w:val="center"/>
            </w:pPr>
            <w:r>
              <w:t>30.6</w:t>
            </w:r>
            <w:r w:rsidR="00775123">
              <w:t>.2015</w:t>
            </w:r>
          </w:p>
        </w:tc>
        <w:tc>
          <w:tcPr>
            <w:tcW w:w="1065" w:type="pct"/>
          </w:tcPr>
          <w:p w14:paraId="6C5CEDCE" w14:textId="766F7269" w:rsidR="00775123" w:rsidRDefault="00775123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441BF292" w14:textId="0B2E354E" w:rsidR="00775123" w:rsidRDefault="00775123" w:rsidP="009E2D48">
            <w:pPr>
              <w:spacing w:before="20" w:after="60"/>
            </w:pPr>
            <w:r>
              <w:t>Aktualizácia</w:t>
            </w:r>
          </w:p>
        </w:tc>
      </w:tr>
      <w:tr w:rsidR="00036E32" w:rsidRPr="00B91DB8" w14:paraId="0E7710DB" w14:textId="77777777" w:rsidTr="008C4105">
        <w:tc>
          <w:tcPr>
            <w:tcW w:w="523" w:type="pct"/>
          </w:tcPr>
          <w:p w14:paraId="2E4BD66C" w14:textId="08CE50D8" w:rsidR="00036E32" w:rsidRDefault="00036E32" w:rsidP="00724449">
            <w:pPr>
              <w:spacing w:before="20" w:after="60"/>
              <w:jc w:val="center"/>
            </w:pPr>
            <w:r>
              <w:t>4.6</w:t>
            </w:r>
          </w:p>
        </w:tc>
        <w:tc>
          <w:tcPr>
            <w:tcW w:w="696" w:type="pct"/>
          </w:tcPr>
          <w:p w14:paraId="2E6DB8FD" w14:textId="6E00132E" w:rsidR="00036E32" w:rsidRDefault="00036E32" w:rsidP="00724449">
            <w:pPr>
              <w:spacing w:before="20" w:after="60"/>
              <w:jc w:val="center"/>
            </w:pPr>
            <w:r>
              <w:t>31.7.2015</w:t>
            </w:r>
          </w:p>
        </w:tc>
        <w:tc>
          <w:tcPr>
            <w:tcW w:w="1065" w:type="pct"/>
          </w:tcPr>
          <w:p w14:paraId="425E8DE3" w14:textId="7E5D617E" w:rsidR="00036E32" w:rsidRDefault="00036E32" w:rsidP="00346AF2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40761E59" w14:textId="5F721D40" w:rsidR="00036E32" w:rsidRDefault="00036E32" w:rsidP="009E2D48">
            <w:pPr>
              <w:spacing w:before="20" w:after="60"/>
            </w:pPr>
            <w:r>
              <w:t>Aktualizácia</w:t>
            </w:r>
          </w:p>
        </w:tc>
      </w:tr>
    </w:tbl>
    <w:p w14:paraId="29033CBC" w14:textId="77777777" w:rsidR="004B352D" w:rsidRPr="00B91DB8" w:rsidRDefault="004B352D" w:rsidP="004B352D"/>
    <w:p w14:paraId="29033CBD" w14:textId="77777777" w:rsidR="006924C8" w:rsidRPr="00B91DB8" w:rsidRDefault="006924C8">
      <w:r w:rsidRPr="00B91DB8">
        <w:br w:type="page"/>
      </w:r>
    </w:p>
    <w:sdt>
      <w:sdtPr>
        <w:rPr>
          <w:rFonts w:ascii="Arial" w:hAnsi="Arial" w:cstheme="minorBidi"/>
          <w:b w:val="0"/>
          <w:bCs w:val="0"/>
          <w:caps/>
          <w:color w:val="auto"/>
          <w:sz w:val="20"/>
          <w:szCs w:val="22"/>
          <w:lang w:val="sk-SK"/>
        </w:rPr>
        <w:id w:val="1198667335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</w:rPr>
      </w:sdtEndPr>
      <w:sdtContent>
        <w:p w14:paraId="29033CBE" w14:textId="77777777" w:rsidR="00644E58" w:rsidRPr="00B91DB8" w:rsidRDefault="00644E58">
          <w:pPr>
            <w:pStyle w:val="TOCHeading"/>
            <w:rPr>
              <w:lang w:val="sk-SK"/>
            </w:rPr>
          </w:pPr>
          <w:r w:rsidRPr="00B91DB8">
            <w:rPr>
              <w:lang w:val="sk-SK"/>
            </w:rPr>
            <w:t>OBSAH</w:t>
          </w:r>
        </w:p>
        <w:p w14:paraId="18B428E0" w14:textId="77777777" w:rsidR="00A235A1" w:rsidRDefault="000A4FAD">
          <w:pPr>
            <w:pStyle w:val="TOC1"/>
            <w:tabs>
              <w:tab w:val="left" w:pos="40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2"/>
              <w:lang w:eastAsia="sk-SK"/>
            </w:rPr>
          </w:pPr>
          <w:r w:rsidRPr="00B91DB8">
            <w:rPr>
              <w:b w:val="0"/>
              <w:bCs w:val="0"/>
              <w:caps w:val="0"/>
            </w:rPr>
            <w:fldChar w:fldCharType="begin"/>
          </w:r>
          <w:r w:rsidRPr="00B91DB8">
            <w:rPr>
              <w:b w:val="0"/>
              <w:bCs w:val="0"/>
              <w:caps w:val="0"/>
            </w:rPr>
            <w:instrText xml:space="preserve"> TOC \o "1-5" \h \z \u </w:instrText>
          </w:r>
          <w:r w:rsidRPr="00B91DB8">
            <w:rPr>
              <w:b w:val="0"/>
              <w:bCs w:val="0"/>
              <w:caps w:val="0"/>
            </w:rPr>
            <w:fldChar w:fldCharType="separate"/>
          </w:r>
          <w:hyperlink w:anchor="_Toc319595044" w:history="1">
            <w:r w:rsidR="00A235A1" w:rsidRPr="009447F8">
              <w:rPr>
                <w:rStyle w:val="Hyperlink"/>
                <w:noProof/>
              </w:rPr>
              <w:t>1</w:t>
            </w:r>
            <w:r w:rsidR="00A235A1">
              <w:rPr>
                <w:rFonts w:eastAsiaTheme="minorEastAsia"/>
                <w:b w:val="0"/>
                <w:bCs w:val="0"/>
                <w: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Navigačný obrázok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_Toc319595044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5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5290D59E" w14:textId="77777777" w:rsidR="00A235A1" w:rsidRDefault="008931C9">
          <w:pPr>
            <w:pStyle w:val="TOC1"/>
            <w:tabs>
              <w:tab w:val="left" w:pos="40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2"/>
              <w:lang w:eastAsia="sk-SK"/>
            </w:rPr>
          </w:pPr>
          <w:hyperlink w:anchor="_Toc319595045" w:history="1">
            <w:r w:rsidR="00A235A1" w:rsidRPr="009447F8">
              <w:rPr>
                <w:rStyle w:val="Hyperlink"/>
                <w:noProof/>
              </w:rPr>
              <w:t>2</w:t>
            </w:r>
            <w:r w:rsidR="00A235A1">
              <w:rPr>
                <w:rFonts w:eastAsiaTheme="minorEastAsia"/>
                <w:b w:val="0"/>
                <w:bCs w:val="0"/>
                <w: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 súborov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_Toc319595045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195FE9BD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46" w:history="1">
            <w:r w:rsidR="00A235A1" w:rsidRPr="009447F8">
              <w:rPr>
                <w:rStyle w:val="Hyperlink"/>
                <w:noProof/>
              </w:rPr>
              <w:t>2.1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_Titulna_strana.docx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_Toc319595046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0F96BB40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47" w:history="1">
            <w:r w:rsidR="00A235A1" w:rsidRPr="009447F8">
              <w:rPr>
                <w:rStyle w:val="Hyperlink"/>
                <w:noProof/>
              </w:rPr>
              <w:t>2.2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Address.xsd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_Toc319595047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249A3395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48" w:history="1">
            <w:r w:rsidR="00A235A1" w:rsidRPr="009447F8">
              <w:rPr>
                <w:rStyle w:val="Hyperlink"/>
                <w:noProof/>
              </w:rPr>
              <w:t>2.3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Ciselnik.xsd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_Toc319595048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4AB9B0D9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49" w:history="1">
            <w:r w:rsidR="00A235A1" w:rsidRPr="009447F8">
              <w:rPr>
                <w:rStyle w:val="Hyperlink"/>
                <w:noProof/>
              </w:rPr>
              <w:t>2.4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Contact.xsd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_Toc319595049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50C246E1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0" w:history="1">
            <w:r w:rsidR="00A235A1" w:rsidRPr="009447F8">
              <w:rPr>
                <w:rStyle w:val="Hyperlink"/>
                <w:noProof/>
              </w:rPr>
              <w:t>2.5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CorporateBody.xsd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_Toc319595050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4825FB9B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1" w:history="1">
            <w:r w:rsidR="00A235A1" w:rsidRPr="009447F8">
              <w:rPr>
                <w:rStyle w:val="Hyperlink"/>
                <w:noProof/>
              </w:rPr>
              <w:t>2.6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DataTypes.xsd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_Toc319595051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7432494A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2" w:history="1">
            <w:r w:rsidR="00A235A1" w:rsidRPr="009447F8">
              <w:rPr>
                <w:rStyle w:val="Hyperlink"/>
                <w:noProof/>
              </w:rPr>
              <w:t>2.7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DietetickaPotravina.xsd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_Toc319595052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48328FDF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3" w:history="1">
            <w:r w:rsidR="00A235A1" w:rsidRPr="009447F8">
              <w:rPr>
                <w:rStyle w:val="Hyperlink"/>
                <w:noProof/>
              </w:rPr>
              <w:t>2.8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IdCiselniky.xsd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_Toc319595053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56C63EBE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4" w:history="1">
            <w:r w:rsidR="00A235A1" w:rsidRPr="009447F8">
              <w:rPr>
                <w:rStyle w:val="Hyperlink"/>
                <w:noProof/>
              </w:rPr>
              <w:t>2.9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IdentifikacnyPredmet.xsd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_Toc319595054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0E61EBF9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5" w:history="1">
            <w:r w:rsidR="00A235A1" w:rsidRPr="009447F8">
              <w:rPr>
                <w:rStyle w:val="Hyperlink"/>
                <w:noProof/>
              </w:rPr>
              <w:t>2.10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Identifikatory.xsd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_Toc319595055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5DA666FA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6" w:history="1">
            <w:r w:rsidR="00A235A1" w:rsidRPr="009447F8">
              <w:rPr>
                <w:rStyle w:val="Hyperlink"/>
                <w:noProof/>
              </w:rPr>
              <w:t>2.11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InaOrganizacia.xsd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_Toc319595056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53C97583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7" w:history="1">
            <w:r w:rsidR="00A235A1" w:rsidRPr="009447F8">
              <w:rPr>
                <w:rStyle w:val="Hyperlink"/>
                <w:noProof/>
              </w:rPr>
              <w:t>2.12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KodPZSaZPr.xsd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_Toc319595057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72AE039F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8" w:history="1">
            <w:r w:rsidR="00A235A1" w:rsidRPr="009447F8">
              <w:rPr>
                <w:rStyle w:val="Hyperlink"/>
                <w:noProof/>
              </w:rPr>
              <w:t>2.13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Lieky.xsd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_Toc319595058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18CDCD38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59" w:history="1">
            <w:r w:rsidR="00A235A1" w:rsidRPr="009447F8">
              <w:rPr>
                <w:rStyle w:val="Hyperlink"/>
                <w:noProof/>
              </w:rPr>
              <w:t>2.14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Mng.xsd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_Toc319595059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2A46AAE5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0" w:history="1">
            <w:r w:rsidR="00A235A1" w:rsidRPr="009447F8">
              <w:rPr>
                <w:rStyle w:val="Hyperlink"/>
                <w:noProof/>
              </w:rPr>
              <w:t>2.15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Mnozstvo.xsd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_Toc319595060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7416ECF4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1" w:history="1">
            <w:r w:rsidR="00A235A1" w:rsidRPr="009447F8">
              <w:rPr>
                <w:rStyle w:val="Hyperlink"/>
                <w:noProof/>
              </w:rPr>
              <w:t>2.16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Obecne.xsd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_Toc319595061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2E8D3DB5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2" w:history="1">
            <w:r w:rsidR="00A235A1" w:rsidRPr="009447F8">
              <w:rPr>
                <w:rStyle w:val="Hyperlink"/>
                <w:noProof/>
              </w:rPr>
              <w:t>2.17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OckovaciKalendar.xsd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_Toc319595062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7B852656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3" w:history="1">
            <w:r w:rsidR="00A235A1" w:rsidRPr="009447F8">
              <w:rPr>
                <w:rStyle w:val="Hyperlink"/>
                <w:noProof/>
              </w:rPr>
              <w:t>2.18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OdbornyZastupcaPZS.xsd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_Toc319595063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3E1CAC6D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4" w:history="1">
            <w:r w:rsidR="00A235A1" w:rsidRPr="009447F8">
              <w:rPr>
                <w:rStyle w:val="Hyperlink"/>
                <w:noProof/>
              </w:rPr>
              <w:t>2.19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OIDCiselniky.xsd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_Toc319595064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6D0F9CC0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5" w:history="1">
            <w:r w:rsidR="00A235A1" w:rsidRPr="009447F8">
              <w:rPr>
                <w:rStyle w:val="Hyperlink"/>
                <w:noProof/>
              </w:rPr>
              <w:t>2.20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OIDJRUZ.xsd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_Toc319595065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0AFD52B6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6" w:history="1">
            <w:r w:rsidR="00A235A1" w:rsidRPr="009447F8">
              <w:rPr>
                <w:rStyle w:val="Hyperlink"/>
                <w:noProof/>
              </w:rPr>
              <w:t>2.21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PersonData.xsd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_Toc319595066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335AC564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7" w:history="1">
            <w:r w:rsidR="00A235A1" w:rsidRPr="009447F8">
              <w:rPr>
                <w:rStyle w:val="Hyperlink"/>
                <w:noProof/>
              </w:rPr>
              <w:t>2.22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PhysicalPerson.xsd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_Toc319595067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6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3C536CCA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8" w:history="1">
            <w:r w:rsidR="00A235A1" w:rsidRPr="009447F8">
              <w:rPr>
                <w:rStyle w:val="Hyperlink"/>
                <w:noProof/>
              </w:rPr>
              <w:t>2.23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PoskytovatelZS.xsd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_Toc319595068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67814497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69" w:history="1">
            <w:r w:rsidR="00A235A1" w:rsidRPr="009447F8">
              <w:rPr>
                <w:rStyle w:val="Hyperlink"/>
                <w:noProof/>
              </w:rPr>
              <w:t>2.24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PrijimatelZS.xsd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_Toc319595069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6531526F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0" w:history="1">
            <w:r w:rsidR="00A235A1" w:rsidRPr="009447F8">
              <w:rPr>
                <w:rStyle w:val="Hyperlink"/>
                <w:noProof/>
              </w:rPr>
              <w:t>2.25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ReplDataTypes_v1.0.xsd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_Toc319595070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303456A6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1" w:history="1">
            <w:r w:rsidR="00A235A1" w:rsidRPr="009447F8">
              <w:rPr>
                <w:rStyle w:val="Hyperlink"/>
                <w:noProof/>
              </w:rPr>
              <w:t>2.26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Vztah.xsd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_Toc319595071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62ECEE7A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2" w:history="1">
            <w:r w:rsidR="00A235A1" w:rsidRPr="009447F8">
              <w:rPr>
                <w:rStyle w:val="Hyperlink"/>
                <w:noProof/>
              </w:rPr>
              <w:t>2.27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ZdravotnaPoistovna.xsd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_Toc319595072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3685A5CC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3" w:history="1">
            <w:r w:rsidR="00A235A1" w:rsidRPr="009447F8">
              <w:rPr>
                <w:rStyle w:val="Hyperlink"/>
                <w:noProof/>
              </w:rPr>
              <w:t>2.28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ZdravotnickaPomocka.xsd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_Toc319595073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40365708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4" w:history="1">
            <w:r w:rsidR="00A235A1" w:rsidRPr="009447F8">
              <w:rPr>
                <w:rStyle w:val="Hyperlink"/>
                <w:noProof/>
              </w:rPr>
              <w:t>2.29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ZdravotnickyPracovnik.xsd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_Toc319595074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7FB5922A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5" w:history="1">
            <w:r w:rsidR="00A235A1" w:rsidRPr="009447F8">
              <w:rPr>
                <w:rStyle w:val="Hyperlink"/>
                <w:noProof/>
              </w:rPr>
              <w:t>2.30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ZoznamCiselnikov_v1.0.xsd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_Toc319595075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73B5414D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6" w:history="1">
            <w:r w:rsidR="00A235A1" w:rsidRPr="009447F8">
              <w:rPr>
                <w:rStyle w:val="Hyperlink"/>
                <w:noProof/>
              </w:rPr>
              <w:t>2.31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ZoznamDavkovani_v1.0.xsd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_Toc319595076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0B97247B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7" w:history="1">
            <w:r w:rsidR="00A235A1" w:rsidRPr="009447F8">
              <w:rPr>
                <w:rStyle w:val="Hyperlink"/>
                <w:noProof/>
              </w:rPr>
              <w:t>2.32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ZoznamDietetickychPotravin_v1.0.xsd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_Toc319595077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405F3FC0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8" w:history="1">
            <w:r w:rsidR="00A235A1" w:rsidRPr="009447F8">
              <w:rPr>
                <w:rStyle w:val="Hyperlink"/>
                <w:noProof/>
              </w:rPr>
              <w:t>2.33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ZoznamDoplnujuceUdajeZPr_v1.0.xsd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_Toc319595078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211D8404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79" w:history="1">
            <w:r w:rsidR="00A235A1" w:rsidRPr="009447F8">
              <w:rPr>
                <w:rStyle w:val="Hyperlink"/>
                <w:noProof/>
              </w:rPr>
              <w:t>2.34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ZoznamInterakcii_v1.0.xsd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_Toc319595079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045E4A13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0" w:history="1">
            <w:r w:rsidR="00A235A1" w:rsidRPr="009447F8">
              <w:rPr>
                <w:rStyle w:val="Hyperlink"/>
                <w:noProof/>
              </w:rPr>
              <w:t>2.35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ZoznamKontraindikacii_v1.0.xsd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_Toc319595080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304C6C5B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1" w:history="1">
            <w:r w:rsidR="00A235A1" w:rsidRPr="009447F8">
              <w:rPr>
                <w:rStyle w:val="Hyperlink"/>
                <w:noProof/>
              </w:rPr>
              <w:t>2.36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ZoznamLiekovychAlergii_v1.0.xsd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_Toc319595081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7EE5B466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2" w:history="1">
            <w:r w:rsidR="00A235A1" w:rsidRPr="009447F8">
              <w:rPr>
                <w:rStyle w:val="Hyperlink"/>
                <w:noProof/>
              </w:rPr>
              <w:t>2.37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ZoznamLiekov_v1.0.xsd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_Toc319595082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4D46A8FC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3" w:history="1">
            <w:r w:rsidR="00A235A1" w:rsidRPr="009447F8">
              <w:rPr>
                <w:rStyle w:val="Hyperlink"/>
                <w:noProof/>
              </w:rPr>
              <w:t>2.38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ZoznamMagistraliter_v1.0.xsd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_Toc319595083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2ACDB62C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4" w:history="1">
            <w:r w:rsidR="00A235A1" w:rsidRPr="009447F8">
              <w:rPr>
                <w:rStyle w:val="Hyperlink"/>
                <w:noProof/>
              </w:rPr>
              <w:t>2.39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ZoznamOckovacichKalendarov_v1.0.xsd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_Toc319595084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30D27BAB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5" w:history="1">
            <w:r w:rsidR="00A235A1" w:rsidRPr="009447F8">
              <w:rPr>
                <w:rStyle w:val="Hyperlink"/>
                <w:noProof/>
              </w:rPr>
              <w:t>2.40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ZoznamPodskupinDP_v1.0.xsd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_Toc319595085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15DF261E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6" w:history="1">
            <w:r w:rsidR="00A235A1" w:rsidRPr="009447F8">
              <w:rPr>
                <w:rStyle w:val="Hyperlink"/>
                <w:noProof/>
              </w:rPr>
              <w:t>2.41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ZoznamPoskytovatelovZS_v1.0.xsd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_Toc319595086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2CC5FBF4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7" w:history="1">
            <w:r w:rsidR="00A235A1" w:rsidRPr="009447F8">
              <w:rPr>
                <w:rStyle w:val="Hyperlink"/>
                <w:noProof/>
              </w:rPr>
              <w:t>2.42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ZoznamPrijimatelovZS_v1.0.xsd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_Toc319595087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425F9C2D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8" w:history="1">
            <w:r w:rsidR="00A235A1" w:rsidRPr="009447F8">
              <w:rPr>
                <w:rStyle w:val="Hyperlink"/>
                <w:noProof/>
              </w:rPr>
              <w:t>2.43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ZoznamReferencnychSkupin_v1.0.xsd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_Toc319595088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68F750B3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89" w:history="1">
            <w:r w:rsidR="00A235A1" w:rsidRPr="009447F8">
              <w:rPr>
                <w:rStyle w:val="Hyperlink"/>
                <w:noProof/>
              </w:rPr>
              <w:t>2.44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ZoznamSkupZdrPom_v1.0.xsd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_Toc319595089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72DFC182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90" w:history="1">
            <w:r w:rsidR="00A235A1" w:rsidRPr="009447F8">
              <w:rPr>
                <w:rStyle w:val="Hyperlink"/>
                <w:noProof/>
              </w:rPr>
              <w:t>2.45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ZoznamZdravotnickychPomocok_v1.0.xsd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_Toc319595090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0D0F9A4E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91" w:history="1">
            <w:r w:rsidR="00A235A1" w:rsidRPr="009447F8">
              <w:rPr>
                <w:rStyle w:val="Hyperlink"/>
                <w:noProof/>
              </w:rPr>
              <w:t>2.46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ZoznamZdravotnickychPracovnikov_v1.0.xsd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_Toc319595091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7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2A9F6267" w14:textId="77777777" w:rsidR="00A235A1" w:rsidRDefault="008931C9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319595092" w:history="1">
            <w:r w:rsidR="00A235A1" w:rsidRPr="009447F8">
              <w:rPr>
                <w:rStyle w:val="Hyperlink"/>
                <w:noProof/>
              </w:rPr>
              <w:t>2.47</w:t>
            </w:r>
            <w:r w:rsidR="00A235A1"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="00A235A1" w:rsidRPr="009447F8">
              <w:rPr>
                <w:rStyle w:val="Hyperlink"/>
                <w:noProof/>
              </w:rPr>
              <w:t>ZoznamZdravotnychPoistovni_v1.0.xsd</w:t>
            </w:r>
            <w:r w:rsidR="00A235A1">
              <w:rPr>
                <w:noProof/>
                <w:webHidden/>
              </w:rPr>
              <w:tab/>
            </w:r>
            <w:r w:rsidR="00A235A1">
              <w:rPr>
                <w:noProof/>
                <w:webHidden/>
              </w:rPr>
              <w:fldChar w:fldCharType="begin"/>
            </w:r>
            <w:r w:rsidR="00A235A1">
              <w:rPr>
                <w:noProof/>
                <w:webHidden/>
              </w:rPr>
              <w:instrText xml:space="preserve"> PAGEREF _Toc319595092 \h </w:instrText>
            </w:r>
            <w:r w:rsidR="00A235A1">
              <w:rPr>
                <w:noProof/>
                <w:webHidden/>
              </w:rPr>
            </w:r>
            <w:r w:rsidR="00A235A1">
              <w:rPr>
                <w:noProof/>
                <w:webHidden/>
              </w:rPr>
              <w:fldChar w:fldCharType="separate"/>
            </w:r>
            <w:r w:rsidR="00A235A1">
              <w:rPr>
                <w:noProof/>
                <w:webHidden/>
              </w:rPr>
              <w:t>8</w:t>
            </w:r>
            <w:r w:rsidR="00A235A1">
              <w:rPr>
                <w:noProof/>
                <w:webHidden/>
              </w:rPr>
              <w:fldChar w:fldCharType="end"/>
            </w:r>
          </w:hyperlink>
        </w:p>
        <w:p w14:paraId="29033CDF" w14:textId="2A8FD1D0" w:rsidR="00644E58" w:rsidRPr="00B91DB8" w:rsidRDefault="000A4FAD" w:rsidP="00001E53">
          <w:pPr>
            <w:pStyle w:val="TOC1"/>
            <w:tabs>
              <w:tab w:val="right" w:leader="dot" w:pos="9629"/>
            </w:tabs>
          </w:pPr>
          <w:r w:rsidRPr="00B91DB8">
            <w:rPr>
              <w:b w:val="0"/>
              <w:bCs w:val="0"/>
              <w:caps w:val="0"/>
            </w:rPr>
            <w:fldChar w:fldCharType="end"/>
          </w:r>
        </w:p>
      </w:sdtContent>
    </w:sdt>
    <w:p w14:paraId="1186352A" w14:textId="77777777" w:rsidR="000A4FAD" w:rsidRPr="00B91DB8" w:rsidRDefault="000A4FAD">
      <w:pPr>
        <w:rPr>
          <w:rFonts w:cs="Arial"/>
          <w:b/>
          <w:kern w:val="28"/>
          <w:sz w:val="40"/>
        </w:rPr>
      </w:pPr>
      <w:r w:rsidRPr="00B91DB8">
        <w:br w:type="page"/>
      </w:r>
    </w:p>
    <w:p w14:paraId="681B5784" w14:textId="2F33BE68" w:rsidR="00403091" w:rsidRDefault="00403091" w:rsidP="00403091">
      <w:pPr>
        <w:pStyle w:val="Heading1"/>
        <w:rPr>
          <w:sz w:val="44"/>
          <w:szCs w:val="32"/>
        </w:rPr>
      </w:pPr>
      <w:bookmarkStart w:id="2" w:name="_Toc319595044"/>
      <w:r>
        <w:rPr>
          <w:sz w:val="44"/>
          <w:szCs w:val="32"/>
        </w:rPr>
        <w:lastRenderedPageBreak/>
        <w:t>Navigačn</w:t>
      </w:r>
      <w:r w:rsidR="004943A8">
        <w:rPr>
          <w:sz w:val="44"/>
          <w:szCs w:val="32"/>
        </w:rPr>
        <w:t>ý obrázok</w:t>
      </w:r>
      <w:bookmarkEnd w:id="2"/>
    </w:p>
    <w:p w14:paraId="2721C0F1" w14:textId="3BD622AE" w:rsidR="00403091" w:rsidRPr="00403091" w:rsidRDefault="00544D66" w:rsidP="00403091">
      <w:r>
        <w:rPr>
          <w:noProof/>
          <w:lang w:eastAsia="sk-SK"/>
        </w:rPr>
        <w:drawing>
          <wp:inline distT="0" distB="0" distL="0" distR="0" wp14:anchorId="20FD3C1D" wp14:editId="24D30941">
            <wp:extent cx="6120765" cy="4716780"/>
            <wp:effectExtent l="0" t="0" r="0" b="762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likacne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71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33CE1" w14:textId="4E01A100" w:rsidR="006924C8" w:rsidRDefault="00716F54" w:rsidP="00A673E2">
      <w:pPr>
        <w:pStyle w:val="Heading1"/>
        <w:rPr>
          <w:sz w:val="44"/>
          <w:szCs w:val="32"/>
        </w:rPr>
      </w:pPr>
      <w:bookmarkStart w:id="3" w:name="_Toc319595045"/>
      <w:r>
        <w:rPr>
          <w:sz w:val="44"/>
          <w:szCs w:val="32"/>
        </w:rPr>
        <w:lastRenderedPageBreak/>
        <w:t>Zoznam súborov</w:t>
      </w:r>
      <w:bookmarkEnd w:id="3"/>
      <w:r>
        <w:rPr>
          <w:sz w:val="44"/>
          <w:szCs w:val="32"/>
        </w:rPr>
        <w:t xml:space="preserve"> </w:t>
      </w:r>
    </w:p>
    <w:p w14:paraId="4AF3B4B2" w14:textId="1FF8A68F" w:rsidR="00092A2C" w:rsidRDefault="00A235A1" w:rsidP="00544D66">
      <w:pPr>
        <w:pStyle w:val="Heading2"/>
      </w:pPr>
      <w:bookmarkStart w:id="4" w:name="_Toc319595046"/>
      <w:r>
        <w:t>_Titulna_strana.docx</w:t>
      </w:r>
      <w:bookmarkEnd w:id="4"/>
    </w:p>
    <w:p w14:paraId="0C7E22D6" w14:textId="77777777" w:rsidR="00092A2C" w:rsidRDefault="00092A2C" w:rsidP="00092A2C">
      <w:pPr>
        <w:pStyle w:val="Heading2"/>
      </w:pPr>
      <w:bookmarkStart w:id="5" w:name="_Toc319595047"/>
      <w:r>
        <w:t>Address.xsd</w:t>
      </w:r>
      <w:bookmarkEnd w:id="5"/>
    </w:p>
    <w:p w14:paraId="5E0B1254" w14:textId="77777777" w:rsidR="00092A2C" w:rsidRDefault="00092A2C" w:rsidP="00092A2C">
      <w:pPr>
        <w:pStyle w:val="Heading2"/>
      </w:pPr>
      <w:bookmarkStart w:id="6" w:name="_Toc319595048"/>
      <w:r>
        <w:t>Ciselnik.xsd</w:t>
      </w:r>
      <w:bookmarkEnd w:id="6"/>
    </w:p>
    <w:p w14:paraId="69CB0F42" w14:textId="77777777" w:rsidR="00092A2C" w:rsidRDefault="00092A2C" w:rsidP="00092A2C">
      <w:pPr>
        <w:pStyle w:val="Heading2"/>
      </w:pPr>
      <w:bookmarkStart w:id="7" w:name="_Toc319595049"/>
      <w:r>
        <w:t>Contact.xsd</w:t>
      </w:r>
      <w:bookmarkEnd w:id="7"/>
    </w:p>
    <w:p w14:paraId="2E1542A6" w14:textId="77777777" w:rsidR="00092A2C" w:rsidRDefault="00092A2C" w:rsidP="00092A2C">
      <w:pPr>
        <w:pStyle w:val="Heading2"/>
      </w:pPr>
      <w:bookmarkStart w:id="8" w:name="_Toc319595050"/>
      <w:r>
        <w:t>CorporateBody.xsd</w:t>
      </w:r>
      <w:bookmarkEnd w:id="8"/>
    </w:p>
    <w:p w14:paraId="00AAB4D2" w14:textId="77777777" w:rsidR="00092A2C" w:rsidRDefault="00092A2C" w:rsidP="00092A2C">
      <w:pPr>
        <w:pStyle w:val="Heading2"/>
      </w:pPr>
      <w:bookmarkStart w:id="9" w:name="_Toc319595051"/>
      <w:r>
        <w:t>DataTypes.xsd</w:t>
      </w:r>
      <w:bookmarkEnd w:id="9"/>
    </w:p>
    <w:p w14:paraId="2FE79FF3" w14:textId="77777777" w:rsidR="00092A2C" w:rsidRDefault="00092A2C" w:rsidP="00092A2C">
      <w:pPr>
        <w:pStyle w:val="Heading2"/>
      </w:pPr>
      <w:bookmarkStart w:id="10" w:name="_Toc319595052"/>
      <w:r>
        <w:t>DietetickaPotravina.xsd</w:t>
      </w:r>
      <w:bookmarkEnd w:id="10"/>
    </w:p>
    <w:p w14:paraId="63F007F1" w14:textId="77777777" w:rsidR="00092A2C" w:rsidRDefault="00092A2C" w:rsidP="00092A2C">
      <w:pPr>
        <w:pStyle w:val="Heading2"/>
      </w:pPr>
      <w:bookmarkStart w:id="11" w:name="_Toc319595053"/>
      <w:r>
        <w:t>IdCiselniky.xsd</w:t>
      </w:r>
      <w:bookmarkEnd w:id="11"/>
    </w:p>
    <w:p w14:paraId="0A6D85A7" w14:textId="77777777" w:rsidR="00092A2C" w:rsidRDefault="00092A2C" w:rsidP="00092A2C">
      <w:pPr>
        <w:pStyle w:val="Heading2"/>
      </w:pPr>
      <w:bookmarkStart w:id="12" w:name="_Toc319595054"/>
      <w:r>
        <w:t>IdentifikacnyPredmet.xsd</w:t>
      </w:r>
      <w:bookmarkEnd w:id="12"/>
    </w:p>
    <w:p w14:paraId="26AD126A" w14:textId="77777777" w:rsidR="00092A2C" w:rsidRDefault="00092A2C" w:rsidP="00092A2C">
      <w:pPr>
        <w:pStyle w:val="Heading2"/>
      </w:pPr>
      <w:bookmarkStart w:id="13" w:name="_Toc319595055"/>
      <w:r>
        <w:t>Identifikatory.xsd</w:t>
      </w:r>
      <w:bookmarkEnd w:id="13"/>
    </w:p>
    <w:p w14:paraId="58A82F91" w14:textId="77777777" w:rsidR="00092A2C" w:rsidRDefault="00092A2C" w:rsidP="00092A2C">
      <w:pPr>
        <w:pStyle w:val="Heading2"/>
      </w:pPr>
      <w:bookmarkStart w:id="14" w:name="_Toc319595056"/>
      <w:r>
        <w:t>InaOrganizacia.xsd</w:t>
      </w:r>
      <w:bookmarkEnd w:id="14"/>
    </w:p>
    <w:p w14:paraId="4735BD52" w14:textId="77777777" w:rsidR="00092A2C" w:rsidRDefault="00092A2C" w:rsidP="00092A2C">
      <w:pPr>
        <w:pStyle w:val="Heading2"/>
      </w:pPr>
      <w:bookmarkStart w:id="15" w:name="_Toc319595057"/>
      <w:r>
        <w:t>KodPZSaZPr.xsd</w:t>
      </w:r>
      <w:bookmarkEnd w:id="15"/>
    </w:p>
    <w:p w14:paraId="73ACBEFD" w14:textId="77777777" w:rsidR="00092A2C" w:rsidRDefault="00092A2C" w:rsidP="00092A2C">
      <w:pPr>
        <w:pStyle w:val="Heading2"/>
      </w:pPr>
      <w:bookmarkStart w:id="16" w:name="_Toc319595058"/>
      <w:r>
        <w:t>Lieky.xsd</w:t>
      </w:r>
      <w:bookmarkEnd w:id="16"/>
    </w:p>
    <w:p w14:paraId="4527E5B3" w14:textId="77777777" w:rsidR="00092A2C" w:rsidRDefault="00092A2C" w:rsidP="00092A2C">
      <w:pPr>
        <w:pStyle w:val="Heading2"/>
      </w:pPr>
      <w:bookmarkStart w:id="17" w:name="_Toc319595059"/>
      <w:r>
        <w:t>Mng.xsd</w:t>
      </w:r>
      <w:bookmarkEnd w:id="17"/>
    </w:p>
    <w:p w14:paraId="26A3CC2F" w14:textId="77777777" w:rsidR="00092A2C" w:rsidRDefault="00092A2C" w:rsidP="00092A2C">
      <w:pPr>
        <w:pStyle w:val="Heading2"/>
      </w:pPr>
      <w:bookmarkStart w:id="18" w:name="_Toc319595060"/>
      <w:r>
        <w:t>Mnozstvo.xsd</w:t>
      </w:r>
      <w:bookmarkEnd w:id="18"/>
    </w:p>
    <w:p w14:paraId="74DCFDD7" w14:textId="77777777" w:rsidR="00092A2C" w:rsidRDefault="00092A2C" w:rsidP="00092A2C">
      <w:pPr>
        <w:pStyle w:val="Heading2"/>
      </w:pPr>
      <w:bookmarkStart w:id="19" w:name="_Toc319595061"/>
      <w:r>
        <w:t>Obecne.xsd</w:t>
      </w:r>
      <w:bookmarkEnd w:id="19"/>
    </w:p>
    <w:p w14:paraId="5D0307FB" w14:textId="77777777" w:rsidR="00092A2C" w:rsidRDefault="00092A2C" w:rsidP="00092A2C">
      <w:pPr>
        <w:pStyle w:val="Heading2"/>
      </w:pPr>
      <w:bookmarkStart w:id="20" w:name="_Toc319595062"/>
      <w:r>
        <w:t>OckovaciKalendar.xsd</w:t>
      </w:r>
      <w:bookmarkEnd w:id="20"/>
    </w:p>
    <w:p w14:paraId="58561128" w14:textId="77777777" w:rsidR="00092A2C" w:rsidRDefault="00092A2C" w:rsidP="00092A2C">
      <w:pPr>
        <w:pStyle w:val="Heading2"/>
      </w:pPr>
      <w:bookmarkStart w:id="21" w:name="_Toc319595063"/>
      <w:r>
        <w:t>OdbornyZastupcaPZS.xsd</w:t>
      </w:r>
      <w:bookmarkEnd w:id="21"/>
    </w:p>
    <w:p w14:paraId="78DD17B9" w14:textId="77777777" w:rsidR="00092A2C" w:rsidRDefault="00092A2C" w:rsidP="00092A2C">
      <w:pPr>
        <w:pStyle w:val="Heading2"/>
      </w:pPr>
      <w:bookmarkStart w:id="22" w:name="_Toc319595064"/>
      <w:r>
        <w:t>OIDCiselniky.xsd</w:t>
      </w:r>
      <w:bookmarkEnd w:id="22"/>
    </w:p>
    <w:p w14:paraId="54E41F7F" w14:textId="77777777" w:rsidR="00092A2C" w:rsidRDefault="00092A2C" w:rsidP="00092A2C">
      <w:pPr>
        <w:pStyle w:val="Heading2"/>
      </w:pPr>
      <w:bookmarkStart w:id="23" w:name="_Toc319595065"/>
      <w:r>
        <w:t>OIDJRUZ.xsd</w:t>
      </w:r>
      <w:bookmarkEnd w:id="23"/>
    </w:p>
    <w:p w14:paraId="4E993EC0" w14:textId="77777777" w:rsidR="00092A2C" w:rsidRDefault="00092A2C" w:rsidP="00092A2C">
      <w:pPr>
        <w:pStyle w:val="Heading2"/>
      </w:pPr>
      <w:bookmarkStart w:id="24" w:name="_Toc319595066"/>
      <w:r>
        <w:t>PersonData.xsd</w:t>
      </w:r>
      <w:bookmarkEnd w:id="24"/>
    </w:p>
    <w:p w14:paraId="68093000" w14:textId="77777777" w:rsidR="00092A2C" w:rsidRDefault="00092A2C" w:rsidP="00092A2C">
      <w:pPr>
        <w:pStyle w:val="Heading2"/>
      </w:pPr>
      <w:bookmarkStart w:id="25" w:name="_Toc319595067"/>
      <w:r>
        <w:t>PhysicalPerson.xsd</w:t>
      </w:r>
      <w:bookmarkEnd w:id="25"/>
    </w:p>
    <w:p w14:paraId="4383718D" w14:textId="77777777" w:rsidR="00092A2C" w:rsidRDefault="00092A2C" w:rsidP="00092A2C">
      <w:pPr>
        <w:pStyle w:val="Heading2"/>
      </w:pPr>
      <w:bookmarkStart w:id="26" w:name="_Toc319595068"/>
      <w:r>
        <w:lastRenderedPageBreak/>
        <w:t>PoskytovatelZS.xsd</w:t>
      </w:r>
      <w:bookmarkEnd w:id="26"/>
    </w:p>
    <w:p w14:paraId="24A80A3D" w14:textId="77777777" w:rsidR="00092A2C" w:rsidRDefault="00092A2C" w:rsidP="00092A2C">
      <w:pPr>
        <w:pStyle w:val="Heading2"/>
      </w:pPr>
      <w:bookmarkStart w:id="27" w:name="_Toc319595069"/>
      <w:r>
        <w:t>PrijimatelZS.xsd</w:t>
      </w:r>
      <w:bookmarkEnd w:id="27"/>
    </w:p>
    <w:p w14:paraId="5D9D7BBB" w14:textId="77777777" w:rsidR="00092A2C" w:rsidRDefault="00092A2C" w:rsidP="00092A2C">
      <w:pPr>
        <w:pStyle w:val="Heading2"/>
      </w:pPr>
      <w:bookmarkStart w:id="28" w:name="_Toc319595070"/>
      <w:r>
        <w:t>ReplDataTypes_v1.0.xsd</w:t>
      </w:r>
      <w:bookmarkEnd w:id="28"/>
    </w:p>
    <w:p w14:paraId="7DA0B043" w14:textId="77777777" w:rsidR="00092A2C" w:rsidRDefault="00092A2C" w:rsidP="00092A2C">
      <w:pPr>
        <w:pStyle w:val="Heading2"/>
      </w:pPr>
      <w:bookmarkStart w:id="29" w:name="_Toc319595071"/>
      <w:r>
        <w:t>Vztah.xsd</w:t>
      </w:r>
      <w:bookmarkEnd w:id="29"/>
    </w:p>
    <w:p w14:paraId="1896F9CC" w14:textId="77777777" w:rsidR="00092A2C" w:rsidRDefault="00092A2C" w:rsidP="00092A2C">
      <w:pPr>
        <w:pStyle w:val="Heading2"/>
      </w:pPr>
      <w:bookmarkStart w:id="30" w:name="_Toc319595072"/>
      <w:r>
        <w:t>ZdravotnaPoistovna.xsd</w:t>
      </w:r>
      <w:bookmarkEnd w:id="30"/>
    </w:p>
    <w:p w14:paraId="72F9B989" w14:textId="77777777" w:rsidR="00092A2C" w:rsidRDefault="00092A2C" w:rsidP="00092A2C">
      <w:pPr>
        <w:pStyle w:val="Heading2"/>
      </w:pPr>
      <w:bookmarkStart w:id="31" w:name="_Toc319595073"/>
      <w:r>
        <w:t>ZdravotnickaPomocka.xsd</w:t>
      </w:r>
      <w:bookmarkEnd w:id="31"/>
    </w:p>
    <w:p w14:paraId="714F9FF9" w14:textId="77777777" w:rsidR="00092A2C" w:rsidRDefault="00092A2C" w:rsidP="00092A2C">
      <w:pPr>
        <w:pStyle w:val="Heading2"/>
      </w:pPr>
      <w:bookmarkStart w:id="32" w:name="_Toc319595074"/>
      <w:r>
        <w:t>ZdravotnickyPracovnik.xsd</w:t>
      </w:r>
      <w:bookmarkEnd w:id="32"/>
    </w:p>
    <w:p w14:paraId="16B9002E" w14:textId="77777777" w:rsidR="00092A2C" w:rsidRDefault="00092A2C" w:rsidP="00092A2C">
      <w:pPr>
        <w:pStyle w:val="Heading2"/>
      </w:pPr>
      <w:bookmarkStart w:id="33" w:name="_Toc319595075"/>
      <w:r>
        <w:t>ZoznamCiselnikov_v1.0.xsd</w:t>
      </w:r>
      <w:bookmarkEnd w:id="33"/>
    </w:p>
    <w:p w14:paraId="5248ADC4" w14:textId="77777777" w:rsidR="00092A2C" w:rsidRDefault="00092A2C" w:rsidP="00092A2C">
      <w:pPr>
        <w:pStyle w:val="Heading2"/>
      </w:pPr>
      <w:bookmarkStart w:id="34" w:name="_Toc319595076"/>
      <w:r>
        <w:t>ZoznamDavkovani_v1.0.xsd</w:t>
      </w:r>
      <w:bookmarkEnd w:id="34"/>
    </w:p>
    <w:p w14:paraId="493F15DD" w14:textId="77777777" w:rsidR="00092A2C" w:rsidRDefault="00092A2C" w:rsidP="00092A2C">
      <w:pPr>
        <w:pStyle w:val="Heading2"/>
      </w:pPr>
      <w:bookmarkStart w:id="35" w:name="_Toc319595077"/>
      <w:r>
        <w:t>ZoznamDietetickychPotravin_v1.0.xsd</w:t>
      </w:r>
      <w:bookmarkEnd w:id="35"/>
    </w:p>
    <w:p w14:paraId="14369B13" w14:textId="77777777" w:rsidR="00092A2C" w:rsidRDefault="00092A2C" w:rsidP="00092A2C">
      <w:pPr>
        <w:pStyle w:val="Heading2"/>
      </w:pPr>
      <w:bookmarkStart w:id="36" w:name="_Toc319595078"/>
      <w:r>
        <w:t>ZoznamDoplnujuceUdajeZPr_v1.0.xsd</w:t>
      </w:r>
      <w:bookmarkEnd w:id="36"/>
    </w:p>
    <w:p w14:paraId="0DE7EEF0" w14:textId="77777777" w:rsidR="00092A2C" w:rsidRDefault="00092A2C" w:rsidP="00092A2C">
      <w:pPr>
        <w:pStyle w:val="Heading2"/>
      </w:pPr>
      <w:bookmarkStart w:id="37" w:name="_Toc319595079"/>
      <w:r>
        <w:t>ZoznamInterakcii_v1.0.xsd</w:t>
      </w:r>
      <w:bookmarkEnd w:id="37"/>
    </w:p>
    <w:p w14:paraId="15C62829" w14:textId="77777777" w:rsidR="00092A2C" w:rsidRDefault="00092A2C" w:rsidP="00092A2C">
      <w:pPr>
        <w:pStyle w:val="Heading2"/>
      </w:pPr>
      <w:bookmarkStart w:id="38" w:name="_Toc319595080"/>
      <w:r>
        <w:t>ZoznamKontraindikacii_v1.0.xsd</w:t>
      </w:r>
      <w:bookmarkEnd w:id="38"/>
    </w:p>
    <w:p w14:paraId="6DFF5E7F" w14:textId="77777777" w:rsidR="00092A2C" w:rsidRDefault="00092A2C" w:rsidP="00092A2C">
      <w:pPr>
        <w:pStyle w:val="Heading2"/>
      </w:pPr>
      <w:bookmarkStart w:id="39" w:name="_Toc319595081"/>
      <w:r>
        <w:t>ZoznamLiekovychAlergii_v1.0.xsd</w:t>
      </w:r>
      <w:bookmarkEnd w:id="39"/>
    </w:p>
    <w:p w14:paraId="78D9116A" w14:textId="77777777" w:rsidR="00092A2C" w:rsidRDefault="00092A2C" w:rsidP="00092A2C">
      <w:pPr>
        <w:pStyle w:val="Heading2"/>
      </w:pPr>
      <w:bookmarkStart w:id="40" w:name="_Toc319595082"/>
      <w:r>
        <w:t>ZoznamLiekov_v1.0.xsd</w:t>
      </w:r>
      <w:bookmarkEnd w:id="40"/>
    </w:p>
    <w:p w14:paraId="3A7E0346" w14:textId="77777777" w:rsidR="00092A2C" w:rsidRDefault="00092A2C" w:rsidP="00092A2C">
      <w:pPr>
        <w:pStyle w:val="Heading2"/>
      </w:pPr>
      <w:bookmarkStart w:id="41" w:name="_Toc319595083"/>
      <w:r>
        <w:t>ZoznamMagistraliter_v1.0.xsd</w:t>
      </w:r>
      <w:bookmarkEnd w:id="41"/>
    </w:p>
    <w:p w14:paraId="0F506056" w14:textId="77777777" w:rsidR="00092A2C" w:rsidRDefault="00092A2C" w:rsidP="00092A2C">
      <w:pPr>
        <w:pStyle w:val="Heading2"/>
      </w:pPr>
      <w:bookmarkStart w:id="42" w:name="_Toc319595084"/>
      <w:r>
        <w:t>ZoznamOckovacichKalendarov_v1.0.xsd</w:t>
      </w:r>
      <w:bookmarkEnd w:id="42"/>
    </w:p>
    <w:p w14:paraId="198C76CC" w14:textId="77777777" w:rsidR="00092A2C" w:rsidRDefault="00092A2C" w:rsidP="00092A2C">
      <w:pPr>
        <w:pStyle w:val="Heading2"/>
      </w:pPr>
      <w:bookmarkStart w:id="43" w:name="_Toc319595085"/>
      <w:r>
        <w:t>ZoznamPodskupinDP_v1.0.xsd</w:t>
      </w:r>
      <w:bookmarkEnd w:id="43"/>
    </w:p>
    <w:p w14:paraId="3CB62263" w14:textId="77777777" w:rsidR="00092A2C" w:rsidRDefault="00092A2C" w:rsidP="00092A2C">
      <w:pPr>
        <w:pStyle w:val="Heading2"/>
      </w:pPr>
      <w:bookmarkStart w:id="44" w:name="_Toc319595086"/>
      <w:r>
        <w:t>ZoznamPoskytovatelovZS_v1.0.xsd</w:t>
      </w:r>
      <w:bookmarkEnd w:id="44"/>
    </w:p>
    <w:p w14:paraId="3252053C" w14:textId="77777777" w:rsidR="00092A2C" w:rsidRDefault="00092A2C" w:rsidP="00092A2C">
      <w:pPr>
        <w:pStyle w:val="Heading2"/>
      </w:pPr>
      <w:bookmarkStart w:id="45" w:name="_Toc319595087"/>
      <w:r>
        <w:t>ZoznamPrijimatelovZS_v1.0.xsd</w:t>
      </w:r>
      <w:bookmarkEnd w:id="45"/>
    </w:p>
    <w:p w14:paraId="0F9F9D66" w14:textId="77777777" w:rsidR="00092A2C" w:rsidRDefault="00092A2C" w:rsidP="00092A2C">
      <w:pPr>
        <w:pStyle w:val="Heading2"/>
      </w:pPr>
      <w:bookmarkStart w:id="46" w:name="_Toc319595088"/>
      <w:r>
        <w:t>ZoznamReferencnychSkupin_v1.0.xsd</w:t>
      </w:r>
      <w:bookmarkEnd w:id="46"/>
    </w:p>
    <w:p w14:paraId="79661A48" w14:textId="77777777" w:rsidR="00092A2C" w:rsidRDefault="00092A2C" w:rsidP="00092A2C">
      <w:pPr>
        <w:pStyle w:val="Heading2"/>
      </w:pPr>
      <w:bookmarkStart w:id="47" w:name="_Toc319595089"/>
      <w:r>
        <w:t>ZoznamSkupZdrPom_v1.0.xsd</w:t>
      </w:r>
      <w:bookmarkEnd w:id="47"/>
    </w:p>
    <w:p w14:paraId="5D0B4041" w14:textId="77777777" w:rsidR="00092A2C" w:rsidRDefault="00092A2C" w:rsidP="00092A2C">
      <w:pPr>
        <w:pStyle w:val="Heading2"/>
      </w:pPr>
      <w:bookmarkStart w:id="48" w:name="_Toc319595090"/>
      <w:r>
        <w:t>ZoznamZdravotnickychPomocok_v1.0.xsd</w:t>
      </w:r>
      <w:bookmarkEnd w:id="48"/>
    </w:p>
    <w:p w14:paraId="13ACE072" w14:textId="77777777" w:rsidR="00092A2C" w:rsidRDefault="00092A2C" w:rsidP="00092A2C">
      <w:pPr>
        <w:pStyle w:val="Heading2"/>
      </w:pPr>
      <w:bookmarkStart w:id="49" w:name="_Toc319595091"/>
      <w:r>
        <w:t>ZoznamZdravotnickychPracovnikov_v1.0.xsd</w:t>
      </w:r>
      <w:bookmarkEnd w:id="49"/>
    </w:p>
    <w:p w14:paraId="67CAF7F1" w14:textId="6A2B3F4B" w:rsidR="00716F54" w:rsidRPr="00716F54" w:rsidRDefault="00092A2C" w:rsidP="00092A2C">
      <w:pPr>
        <w:pStyle w:val="Heading2"/>
      </w:pPr>
      <w:bookmarkStart w:id="50" w:name="_Toc319595092"/>
      <w:r>
        <w:lastRenderedPageBreak/>
        <w:t>ZoznamZdravotnychPoistovni_v1.0.xsd</w:t>
      </w:r>
      <w:bookmarkEnd w:id="50"/>
    </w:p>
    <w:sectPr w:rsidR="00716F54" w:rsidRPr="00716F54" w:rsidSect="00227EB5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50" w:right="1134" w:bottom="851" w:left="1134" w:header="426" w:footer="3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EFF4F" w14:textId="77777777" w:rsidR="008931C9" w:rsidRDefault="008931C9" w:rsidP="00B00750">
      <w:pPr>
        <w:spacing w:after="0" w:line="240" w:lineRule="auto"/>
      </w:pPr>
      <w:r>
        <w:separator/>
      </w:r>
    </w:p>
    <w:p w14:paraId="6375678B" w14:textId="77777777" w:rsidR="008931C9" w:rsidRDefault="008931C9"/>
  </w:endnote>
  <w:endnote w:type="continuationSeparator" w:id="0">
    <w:p w14:paraId="150C36C7" w14:textId="77777777" w:rsidR="008931C9" w:rsidRDefault="008931C9" w:rsidP="00B00750">
      <w:pPr>
        <w:spacing w:after="0" w:line="240" w:lineRule="auto"/>
      </w:pPr>
      <w:r>
        <w:continuationSeparator/>
      </w:r>
    </w:p>
    <w:p w14:paraId="109E2738" w14:textId="77777777" w:rsidR="008931C9" w:rsidRDefault="008931C9"/>
  </w:endnote>
  <w:endnote w:type="continuationNotice" w:id="1">
    <w:p w14:paraId="7C091A84" w14:textId="77777777" w:rsidR="008931C9" w:rsidRDefault="008931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35383" w14:textId="77777777" w:rsidR="00C927D2" w:rsidRPr="0018159E" w:rsidRDefault="00C927D2" w:rsidP="009D3C9B">
    <w:pPr>
      <w:pStyle w:val="Footer"/>
      <w:pBdr>
        <w:top w:val="none" w:sz="0" w:space="0" w:color="auto"/>
      </w:pBdr>
      <w:spacing w:after="0" w:line="240" w:lineRule="auto"/>
      <w:jc w:val="center"/>
      <w:rPr>
        <w:lang w:val="en-US"/>
      </w:rPr>
    </w:pPr>
    <w:r w:rsidRPr="004B352D">
      <w:fldChar w:fldCharType="begin"/>
    </w:r>
    <w:r w:rsidRPr="004B352D">
      <w:instrText xml:space="preserve">PAGE  </w:instrText>
    </w:r>
    <w:r w:rsidRPr="004B352D">
      <w:fldChar w:fldCharType="separate"/>
    </w:r>
    <w:r w:rsidR="00B21930">
      <w:rPr>
        <w:noProof/>
      </w:rPr>
      <w:t>8</w:t>
    </w:r>
    <w:r w:rsidRPr="004B352D">
      <w:fldChar w:fldCharType="end"/>
    </w:r>
    <w:r>
      <w:t xml:space="preserve"> </w:t>
    </w:r>
    <w:r>
      <w:rPr>
        <w:lang w:val="en-US"/>
      </w:rPr>
      <w:t xml:space="preserve">/ </w:t>
    </w:r>
    <w:r w:rsidR="008931C9">
      <w:fldChar w:fldCharType="begin"/>
    </w:r>
    <w:r w:rsidR="008931C9">
      <w:instrText xml:space="preserve"> NUMPAGES   \* MERGEFORMAT </w:instrText>
    </w:r>
    <w:r w:rsidR="008931C9">
      <w:fldChar w:fldCharType="separate"/>
    </w:r>
    <w:r w:rsidR="00B21930" w:rsidRPr="00B21930">
      <w:rPr>
        <w:noProof/>
        <w:lang w:val="en-US"/>
      </w:rPr>
      <w:t>8</w:t>
    </w:r>
    <w:r w:rsidR="008931C9">
      <w:rPr>
        <w:noProof/>
        <w:lang w:val="en-US"/>
      </w:rPr>
      <w:fldChar w:fldCharType="end"/>
    </w:r>
  </w:p>
  <w:p w14:paraId="29035384" w14:textId="77777777" w:rsidR="00C927D2" w:rsidRPr="004B352D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 w:rsidRPr="004B352D">
      <w:rPr>
        <w:sz w:val="16"/>
        <w:szCs w:val="16"/>
      </w:rPr>
      <w:t xml:space="preserve">NESS Slovensko, </w:t>
    </w:r>
    <w:proofErr w:type="spellStart"/>
    <w:r w:rsidRPr="004B352D">
      <w:rPr>
        <w:sz w:val="16"/>
        <w:szCs w:val="16"/>
      </w:rPr>
      <w:t>a.s</w:t>
    </w:r>
    <w:proofErr w:type="spellEnd"/>
    <w:r w:rsidRPr="004B352D">
      <w:rPr>
        <w:sz w:val="16"/>
        <w:szCs w:val="16"/>
      </w:rPr>
      <w:t>.</w:t>
    </w:r>
    <w:r>
      <w:rPr>
        <w:sz w:val="16"/>
        <w:szCs w:val="16"/>
      </w:rPr>
      <w:tab/>
    </w:r>
    <w:r>
      <w:rPr>
        <w:sz w:val="16"/>
        <w:szCs w:val="16"/>
      </w:rPr>
      <w:tab/>
      <w:t>Ministerstvo zdravotníctva SR</w:t>
    </w:r>
  </w:p>
  <w:p w14:paraId="29035385" w14:textId="77777777" w:rsidR="00C927D2" w:rsidRPr="00415933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 w:rsidRPr="004B352D">
      <w:rPr>
        <w:sz w:val="16"/>
        <w:szCs w:val="16"/>
      </w:rPr>
      <w:tab/>
    </w:r>
    <w:r w:rsidRPr="004B352D">
      <w:rPr>
        <w:sz w:val="16"/>
        <w:szCs w:val="16"/>
      </w:rPr>
      <w:tab/>
    </w:r>
    <w:r>
      <w:rPr>
        <w:sz w:val="16"/>
        <w:szCs w:val="16"/>
      </w:rPr>
      <w:t>Národné centrum zdravotníckych informácií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35387" w14:textId="77777777" w:rsidR="00C927D2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>
      <w:rPr>
        <w:noProof/>
        <w:sz w:val="16"/>
        <w:szCs w:val="16"/>
        <w:lang w:eastAsia="sk-SK"/>
      </w:rPr>
      <w:drawing>
        <wp:anchor distT="0" distB="0" distL="114300" distR="114300" simplePos="0" relativeHeight="251658242" behindDoc="0" locked="0" layoutInCell="1" allowOverlap="1" wp14:anchorId="29035391" wp14:editId="29035392">
          <wp:simplePos x="0" y="0"/>
          <wp:positionH relativeFrom="column">
            <wp:posOffset>-31750</wp:posOffset>
          </wp:positionH>
          <wp:positionV relativeFrom="paragraph">
            <wp:posOffset>-476885</wp:posOffset>
          </wp:positionV>
          <wp:extent cx="533400" cy="541655"/>
          <wp:effectExtent l="1905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41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9035388" w14:textId="77777777" w:rsidR="00C927D2" w:rsidRPr="004B352D" w:rsidRDefault="00C927D2" w:rsidP="009D3C9B">
    <w:pPr>
      <w:pStyle w:val="Footer"/>
      <w:pBdr>
        <w:top w:val="none" w:sz="0" w:space="0" w:color="auto"/>
      </w:pBdr>
      <w:spacing w:before="0" w:after="0"/>
      <w:ind w:firstLine="0"/>
      <w:rPr>
        <w:sz w:val="16"/>
        <w:szCs w:val="16"/>
      </w:rPr>
    </w:pPr>
    <w:r w:rsidRPr="004B352D">
      <w:rPr>
        <w:sz w:val="16"/>
        <w:szCs w:val="16"/>
      </w:rPr>
      <w:t xml:space="preserve">NESS Slovensko, </w:t>
    </w:r>
    <w:proofErr w:type="spellStart"/>
    <w:r w:rsidRPr="004B352D">
      <w:rPr>
        <w:sz w:val="16"/>
        <w:szCs w:val="16"/>
      </w:rPr>
      <w:t>a.s</w:t>
    </w:r>
    <w:proofErr w:type="spellEnd"/>
    <w:r w:rsidRPr="004B352D">
      <w:rPr>
        <w:sz w:val="16"/>
        <w:szCs w:val="16"/>
      </w:rPr>
      <w:t>.</w:t>
    </w:r>
    <w:r>
      <w:rPr>
        <w:sz w:val="16"/>
        <w:szCs w:val="16"/>
      </w:rPr>
      <w:tab/>
    </w:r>
    <w:r>
      <w:rPr>
        <w:sz w:val="16"/>
        <w:szCs w:val="16"/>
      </w:rPr>
      <w:tab/>
      <w:t>Ministerstvo zdravotníctva SR</w:t>
    </w:r>
    <w:r w:rsidRPr="004B352D">
      <w:rPr>
        <w:sz w:val="16"/>
        <w:szCs w:val="16"/>
      </w:rPr>
      <w:tab/>
    </w:r>
    <w:r w:rsidRPr="004B352D">
      <w:rPr>
        <w:sz w:val="16"/>
        <w:szCs w:val="16"/>
      </w:rPr>
      <w:tab/>
    </w:r>
    <w:r>
      <w:rPr>
        <w:sz w:val="16"/>
        <w:szCs w:val="16"/>
      </w:rPr>
      <w:t>Národné centrum zdravotníckych informácií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94423" w14:textId="77777777" w:rsidR="008931C9" w:rsidRDefault="008931C9" w:rsidP="00B00750">
      <w:pPr>
        <w:spacing w:after="0" w:line="240" w:lineRule="auto"/>
      </w:pPr>
      <w:r>
        <w:separator/>
      </w:r>
    </w:p>
    <w:p w14:paraId="7367C5A8" w14:textId="77777777" w:rsidR="008931C9" w:rsidRDefault="008931C9"/>
  </w:footnote>
  <w:footnote w:type="continuationSeparator" w:id="0">
    <w:p w14:paraId="56FCF093" w14:textId="77777777" w:rsidR="008931C9" w:rsidRDefault="008931C9" w:rsidP="00B00750">
      <w:pPr>
        <w:spacing w:after="0" w:line="240" w:lineRule="auto"/>
      </w:pPr>
      <w:r>
        <w:continuationSeparator/>
      </w:r>
    </w:p>
    <w:p w14:paraId="40A61789" w14:textId="77777777" w:rsidR="008931C9" w:rsidRDefault="008931C9"/>
  </w:footnote>
  <w:footnote w:type="continuationNotice" w:id="1">
    <w:p w14:paraId="754F9B5E" w14:textId="77777777" w:rsidR="008931C9" w:rsidRDefault="008931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91AB7" w14:textId="67AA6413" w:rsidR="00C927D2" w:rsidRDefault="00C927D2" w:rsidP="00191EAD">
    <w:pPr>
      <w:pStyle w:val="Header"/>
      <w:pBdr>
        <w:bottom w:val="none" w:sz="0" w:space="0" w:color="auto"/>
      </w:pBdr>
      <w:spacing w:after="0" w:line="240" w:lineRule="auto"/>
      <w:jc w:val="right"/>
      <w:rPr>
        <w:sz w:val="16"/>
        <w:szCs w:val="16"/>
      </w:rPr>
    </w:pPr>
    <w:r>
      <w:rPr>
        <w:noProof/>
        <w:lang w:eastAsia="sk-SK"/>
      </w:rPr>
      <w:drawing>
        <wp:anchor distT="0" distB="0" distL="114300" distR="114300" simplePos="0" relativeHeight="251658243" behindDoc="1" locked="0" layoutInCell="1" allowOverlap="1" wp14:anchorId="3983F207" wp14:editId="1D308C90">
          <wp:simplePos x="0" y="0"/>
          <wp:positionH relativeFrom="column">
            <wp:posOffset>12700</wp:posOffset>
          </wp:positionH>
          <wp:positionV relativeFrom="paragraph">
            <wp:posOffset>-3175</wp:posOffset>
          </wp:positionV>
          <wp:extent cx="1562100" cy="521335"/>
          <wp:effectExtent l="0" t="0" r="0" b="0"/>
          <wp:wrapThrough wrapText="bothSides">
            <wp:wrapPolygon edited="0">
              <wp:start x="0" y="0"/>
              <wp:lineTo x="0" y="20521"/>
              <wp:lineTo x="21337" y="20521"/>
              <wp:lineTo x="21337" y="0"/>
              <wp:lineTo x="0" y="0"/>
            </wp:wrapPolygon>
          </wp:wrapThrough>
          <wp:docPr id="21" name="Obrázok 0" descr="logo eHeal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Heal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52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Projekt JRUZ 2</w:t>
    </w:r>
  </w:p>
  <w:p w14:paraId="1AA3D488" w14:textId="6145AF85" w:rsidR="00C927D2" w:rsidRPr="00191EAD" w:rsidRDefault="00C85403" w:rsidP="00C85403">
    <w:pPr>
      <w:pStyle w:val="Header"/>
      <w:pBdr>
        <w:bottom w:val="none" w:sz="0" w:space="0" w:color="auto"/>
      </w:pBdr>
      <w:spacing w:after="0" w:line="240" w:lineRule="auto"/>
      <w:jc w:val="right"/>
      <w:rPr>
        <w:sz w:val="16"/>
        <w:szCs w:val="16"/>
      </w:rPr>
    </w:pPr>
    <w:r w:rsidRPr="00C85403">
      <w:rPr>
        <w:sz w:val="16"/>
        <w:szCs w:val="16"/>
      </w:rPr>
      <w:t xml:space="preserve">J02 Príloha </w:t>
    </w:r>
    <w:r w:rsidR="00544D66">
      <w:rPr>
        <w:sz w:val="16"/>
        <w:szCs w:val="16"/>
      </w:rPr>
      <w:t xml:space="preserve">C </w:t>
    </w:r>
    <w:r w:rsidRPr="00C85403">
      <w:rPr>
        <w:sz w:val="16"/>
        <w:szCs w:val="16"/>
      </w:rPr>
      <w:t xml:space="preserve"> - Spoločné dátové štruktúry rozhraní </w:t>
    </w:r>
    <w:r w:rsidR="00544D66">
      <w:rPr>
        <w:sz w:val="16"/>
        <w:szCs w:val="16"/>
      </w:rPr>
      <w:t>replikačné</w:t>
    </w:r>
    <w:r w:rsidRPr="00C85403">
      <w:rPr>
        <w:sz w:val="16"/>
        <w:szCs w:val="16"/>
      </w:rPr>
      <w:t xml:space="preserve"> XSD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35386" w14:textId="77777777" w:rsidR="00C927D2" w:rsidRDefault="00C927D2" w:rsidP="001C3785">
    <w:pPr>
      <w:pStyle w:val="Header"/>
      <w:pBdr>
        <w:bottom w:val="none" w:sz="0" w:space="0" w:color="auto"/>
      </w:pBdr>
    </w:pPr>
    <w:r>
      <w:rPr>
        <w:noProof/>
        <w:lang w:eastAsia="sk-SK"/>
      </w:rPr>
      <w:drawing>
        <wp:anchor distT="0" distB="0" distL="114300" distR="114300" simplePos="0" relativeHeight="251658241" behindDoc="0" locked="0" layoutInCell="1" allowOverlap="1" wp14:anchorId="2903538D" wp14:editId="2903538E">
          <wp:simplePos x="0" y="0"/>
          <wp:positionH relativeFrom="column">
            <wp:posOffset>-414655</wp:posOffset>
          </wp:positionH>
          <wp:positionV relativeFrom="paragraph">
            <wp:posOffset>-80010</wp:posOffset>
          </wp:positionV>
          <wp:extent cx="1127125" cy="395605"/>
          <wp:effectExtent l="1905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125" cy="395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2903538F" wp14:editId="29035390">
          <wp:simplePos x="0" y="0"/>
          <wp:positionH relativeFrom="column">
            <wp:posOffset>5126555</wp:posOffset>
          </wp:positionH>
          <wp:positionV relativeFrom="paragraph">
            <wp:posOffset>-79442</wp:posOffset>
          </wp:positionV>
          <wp:extent cx="1304782" cy="436729"/>
          <wp:effectExtent l="19050" t="0" r="0" b="0"/>
          <wp:wrapNone/>
          <wp:docPr id="23" name="Obrázok 0" descr="logo eHeal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Health.JP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04782" cy="4367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9CAFC"/>
    <w:multiLevelType w:val="multilevel"/>
    <w:tmpl w:val="00000001"/>
    <w:name w:val="HTML-List6417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0009CB0B"/>
    <w:multiLevelType w:val="multilevel"/>
    <w:tmpl w:val="00000004"/>
    <w:name w:val="HTML-List6418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0009CB1B"/>
    <w:multiLevelType w:val="multilevel"/>
    <w:tmpl w:val="0000000D"/>
    <w:name w:val="HTML-List6418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0009CC91"/>
    <w:multiLevelType w:val="multilevel"/>
    <w:tmpl w:val="00000001"/>
    <w:name w:val="HTML-List6421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0009CD6C"/>
    <w:multiLevelType w:val="multilevel"/>
    <w:tmpl w:val="00000001"/>
    <w:name w:val="HTML-List6424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009CEE2"/>
    <w:multiLevelType w:val="multilevel"/>
    <w:tmpl w:val="00000001"/>
    <w:name w:val="HTML-List6427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009CEF2"/>
    <w:multiLevelType w:val="multilevel"/>
    <w:tmpl w:val="00000004"/>
    <w:name w:val="HTML-List6428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0009CF4F"/>
    <w:multiLevelType w:val="multilevel"/>
    <w:tmpl w:val="00000001"/>
    <w:name w:val="HTML-List6428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" w15:restartNumberingAfterBreak="0">
    <w:nsid w:val="0009CF6E"/>
    <w:multiLevelType w:val="multilevel"/>
    <w:tmpl w:val="00000001"/>
    <w:name w:val="HTML-List6429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" w15:restartNumberingAfterBreak="0">
    <w:nsid w:val="0009CF8E"/>
    <w:multiLevelType w:val="multilevel"/>
    <w:tmpl w:val="00000001"/>
    <w:name w:val="HTML-List6429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" w15:restartNumberingAfterBreak="0">
    <w:nsid w:val="0009D078"/>
    <w:multiLevelType w:val="multilevel"/>
    <w:tmpl w:val="00000001"/>
    <w:name w:val="HTML-List643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" w15:restartNumberingAfterBreak="0">
    <w:nsid w:val="0009D0C6"/>
    <w:multiLevelType w:val="multilevel"/>
    <w:tmpl w:val="00000001"/>
    <w:name w:val="HTML-List6432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4" w15:restartNumberingAfterBreak="0">
    <w:nsid w:val="0009D104"/>
    <w:multiLevelType w:val="multilevel"/>
    <w:tmpl w:val="00000001"/>
    <w:name w:val="HTML-List6433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 w15:restartNumberingAfterBreak="0">
    <w:nsid w:val="0009D142"/>
    <w:multiLevelType w:val="multilevel"/>
    <w:tmpl w:val="00000001"/>
    <w:name w:val="HTML-List6433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6" w15:restartNumberingAfterBreak="0">
    <w:nsid w:val="0009D162"/>
    <w:multiLevelType w:val="multilevel"/>
    <w:tmpl w:val="00000001"/>
    <w:name w:val="HTML-List6434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7" w15:restartNumberingAfterBreak="0">
    <w:nsid w:val="0009D24C"/>
    <w:multiLevelType w:val="multilevel"/>
    <w:tmpl w:val="00000001"/>
    <w:name w:val="HTML-List6436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8" w15:restartNumberingAfterBreak="0">
    <w:nsid w:val="0009D25B"/>
    <w:multiLevelType w:val="multilevel"/>
    <w:tmpl w:val="00000002"/>
    <w:name w:val="HTML-List6436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9" w15:restartNumberingAfterBreak="0">
    <w:nsid w:val="0009D2C8"/>
    <w:multiLevelType w:val="multilevel"/>
    <w:tmpl w:val="00000001"/>
    <w:name w:val="HTML-List6437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" w15:restartNumberingAfterBreak="0">
    <w:nsid w:val="0009D345"/>
    <w:multiLevelType w:val="multilevel"/>
    <w:tmpl w:val="00000001"/>
    <w:name w:val="HTML-List6439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" w15:restartNumberingAfterBreak="0">
    <w:nsid w:val="0009D3B2"/>
    <w:multiLevelType w:val="multilevel"/>
    <w:tmpl w:val="00000001"/>
    <w:name w:val="HTML-List6440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 w15:restartNumberingAfterBreak="0">
    <w:nsid w:val="0009D3D2"/>
    <w:multiLevelType w:val="multilevel"/>
    <w:tmpl w:val="00000001"/>
    <w:name w:val="HTML-List6440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0009D3E1"/>
    <w:multiLevelType w:val="multilevel"/>
    <w:tmpl w:val="00000002"/>
    <w:name w:val="HTML-List6440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 w15:restartNumberingAfterBreak="0">
    <w:nsid w:val="0009D4AC"/>
    <w:multiLevelType w:val="multilevel"/>
    <w:tmpl w:val="00000001"/>
    <w:name w:val="HTML-List6442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" w15:restartNumberingAfterBreak="0">
    <w:nsid w:val="0009D4CB"/>
    <w:multiLevelType w:val="multilevel"/>
    <w:tmpl w:val="00000001"/>
    <w:name w:val="HTML-List6442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" w15:restartNumberingAfterBreak="0">
    <w:nsid w:val="0009D4DB"/>
    <w:multiLevelType w:val="multilevel"/>
    <w:tmpl w:val="00000002"/>
    <w:name w:val="HTML-List6443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0009D4FA"/>
    <w:multiLevelType w:val="multilevel"/>
    <w:tmpl w:val="00000001"/>
    <w:name w:val="HTML-List6443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" w15:restartNumberingAfterBreak="0">
    <w:nsid w:val="0009D5D4"/>
    <w:multiLevelType w:val="multilevel"/>
    <w:tmpl w:val="00000001"/>
    <w:name w:val="HTML-List644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 w15:restartNumberingAfterBreak="0">
    <w:nsid w:val="0009D5E4"/>
    <w:multiLevelType w:val="multilevel"/>
    <w:tmpl w:val="00000007"/>
    <w:name w:val="HTML-List6445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" w15:restartNumberingAfterBreak="0">
    <w:nsid w:val="0009D5F4"/>
    <w:multiLevelType w:val="multilevel"/>
    <w:tmpl w:val="00000012"/>
    <w:name w:val="HTML-List6445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" w15:restartNumberingAfterBreak="0">
    <w:nsid w:val="0009D670"/>
    <w:multiLevelType w:val="multilevel"/>
    <w:tmpl w:val="00000001"/>
    <w:name w:val="HTML-List6447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" w15:restartNumberingAfterBreak="0">
    <w:nsid w:val="0009D69F"/>
    <w:multiLevelType w:val="multilevel"/>
    <w:tmpl w:val="00000001"/>
    <w:name w:val="HTML-List644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" w15:restartNumberingAfterBreak="0">
    <w:nsid w:val="0009D6CE"/>
    <w:multiLevelType w:val="multilevel"/>
    <w:tmpl w:val="00000001"/>
    <w:name w:val="HTML-List6448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" w15:restartNumberingAfterBreak="0">
    <w:nsid w:val="0009D6ED"/>
    <w:multiLevelType w:val="multilevel"/>
    <w:tmpl w:val="00000001"/>
    <w:name w:val="HTML-List6448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" w15:restartNumberingAfterBreak="0">
    <w:nsid w:val="0009D70C"/>
    <w:multiLevelType w:val="multilevel"/>
    <w:tmpl w:val="00000001"/>
    <w:name w:val="HTML-List6448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" w15:restartNumberingAfterBreak="0">
    <w:nsid w:val="0009D73B"/>
    <w:multiLevelType w:val="multilevel"/>
    <w:tmpl w:val="00000001"/>
    <w:name w:val="HTML-List6449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" w15:restartNumberingAfterBreak="0">
    <w:nsid w:val="0009D825"/>
    <w:multiLevelType w:val="multilevel"/>
    <w:tmpl w:val="00000001"/>
    <w:name w:val="HTML-List6451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" w15:restartNumberingAfterBreak="0">
    <w:nsid w:val="0009D854"/>
    <w:multiLevelType w:val="multilevel"/>
    <w:tmpl w:val="00000001"/>
    <w:name w:val="HTML-List6452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0009D864"/>
    <w:multiLevelType w:val="multilevel"/>
    <w:tmpl w:val="00000002"/>
    <w:name w:val="HTML-List6452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" w15:restartNumberingAfterBreak="0">
    <w:nsid w:val="0009D883"/>
    <w:multiLevelType w:val="multilevel"/>
    <w:tmpl w:val="00000001"/>
    <w:name w:val="HTML-List645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" w15:restartNumberingAfterBreak="0">
    <w:nsid w:val="0009D94E"/>
    <w:multiLevelType w:val="multilevel"/>
    <w:tmpl w:val="00000001"/>
    <w:name w:val="HTML-List6454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" w15:restartNumberingAfterBreak="0">
    <w:nsid w:val="0009D95D"/>
    <w:multiLevelType w:val="multilevel"/>
    <w:tmpl w:val="00000004"/>
    <w:name w:val="HTML-List6454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" w15:restartNumberingAfterBreak="0">
    <w:nsid w:val="0009D98C"/>
    <w:multiLevelType w:val="multilevel"/>
    <w:tmpl w:val="00000001"/>
    <w:name w:val="HTML-List6455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" w15:restartNumberingAfterBreak="0">
    <w:nsid w:val="0009D9BB"/>
    <w:multiLevelType w:val="multilevel"/>
    <w:tmpl w:val="00000001"/>
    <w:name w:val="HTML-List6455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" w15:restartNumberingAfterBreak="0">
    <w:nsid w:val="0009D9DA"/>
    <w:multiLevelType w:val="multilevel"/>
    <w:tmpl w:val="00000001"/>
    <w:name w:val="HTML-List6455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" w15:restartNumberingAfterBreak="0">
    <w:nsid w:val="0009DA09"/>
    <w:multiLevelType w:val="multilevel"/>
    <w:tmpl w:val="00000001"/>
    <w:name w:val="HTML-List6456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" w15:restartNumberingAfterBreak="0">
    <w:nsid w:val="0009DAD4"/>
    <w:multiLevelType w:val="multilevel"/>
    <w:tmpl w:val="00000001"/>
    <w:name w:val="HTML-List6458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" w15:restartNumberingAfterBreak="0">
    <w:nsid w:val="0009DB22"/>
    <w:multiLevelType w:val="multilevel"/>
    <w:tmpl w:val="00000001"/>
    <w:name w:val="HTML-List6459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" w15:restartNumberingAfterBreak="0">
    <w:nsid w:val="0009DBEC"/>
    <w:multiLevelType w:val="multilevel"/>
    <w:tmpl w:val="00000001"/>
    <w:name w:val="HTML-List6461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" w15:restartNumberingAfterBreak="0">
    <w:nsid w:val="0009DC1B"/>
    <w:multiLevelType w:val="multilevel"/>
    <w:tmpl w:val="00000001"/>
    <w:name w:val="HTML-List646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" w15:restartNumberingAfterBreak="0">
    <w:nsid w:val="0009DC3A"/>
    <w:multiLevelType w:val="multilevel"/>
    <w:tmpl w:val="00000001"/>
    <w:name w:val="HTML-List6462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" w15:restartNumberingAfterBreak="0">
    <w:nsid w:val="0009EA7D"/>
    <w:multiLevelType w:val="multilevel"/>
    <w:tmpl w:val="00000001"/>
    <w:name w:val="HTML-List649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" w15:restartNumberingAfterBreak="0">
    <w:nsid w:val="0009EC22"/>
    <w:multiLevelType w:val="multilevel"/>
    <w:tmpl w:val="00000001"/>
    <w:name w:val="HTML-List6502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" w15:restartNumberingAfterBreak="0">
    <w:nsid w:val="0009ED2B"/>
    <w:multiLevelType w:val="multilevel"/>
    <w:tmpl w:val="00000001"/>
    <w:name w:val="HTML-List6505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" w15:restartNumberingAfterBreak="0">
    <w:nsid w:val="0009F259"/>
    <w:multiLevelType w:val="multilevel"/>
    <w:tmpl w:val="00000001"/>
    <w:name w:val="HTML-List651865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" w15:restartNumberingAfterBreak="0">
    <w:nsid w:val="002251A8"/>
    <w:multiLevelType w:val="multilevel"/>
    <w:tmpl w:val="00000001"/>
    <w:name w:val="HTML-List224912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7" w15:restartNumberingAfterBreak="0">
    <w:nsid w:val="002257C0"/>
    <w:multiLevelType w:val="multilevel"/>
    <w:tmpl w:val="00000001"/>
    <w:name w:val="HTML-List225068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8" w15:restartNumberingAfterBreak="0">
    <w:nsid w:val="002257C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9" w15:restartNumberingAfterBreak="0">
    <w:nsid w:val="00226077"/>
    <w:multiLevelType w:val="multilevel"/>
    <w:tmpl w:val="00000001"/>
    <w:name w:val="HTML-List225291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0" w15:restartNumberingAfterBreak="0">
    <w:nsid w:val="0022607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1" w15:restartNumberingAfterBreak="0">
    <w:nsid w:val="0022649C"/>
    <w:multiLevelType w:val="multilevel"/>
    <w:tmpl w:val="00000001"/>
    <w:name w:val="HTML-List22539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2" w15:restartNumberingAfterBreak="0">
    <w:nsid w:val="0022649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3" w15:restartNumberingAfterBreak="0">
    <w:nsid w:val="002268F0"/>
    <w:multiLevelType w:val="multilevel"/>
    <w:tmpl w:val="00000001"/>
    <w:name w:val="HTML-List225508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4" w15:restartNumberingAfterBreak="0">
    <w:nsid w:val="00226C0B"/>
    <w:multiLevelType w:val="multilevel"/>
    <w:tmpl w:val="00000001"/>
    <w:name w:val="HTML-List225588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5" w15:restartNumberingAfterBreak="0">
    <w:nsid w:val="00226C0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6" w15:restartNumberingAfterBreak="0">
    <w:nsid w:val="00226E9A"/>
    <w:multiLevelType w:val="multilevel"/>
    <w:tmpl w:val="00000001"/>
    <w:name w:val="HTML-List22565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7" w15:restartNumberingAfterBreak="0">
    <w:nsid w:val="00226E9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8" w15:restartNumberingAfterBreak="0">
    <w:nsid w:val="002271D5"/>
    <w:multiLevelType w:val="multilevel"/>
    <w:tmpl w:val="00000001"/>
    <w:name w:val="HTML-List225736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9" w15:restartNumberingAfterBreak="0">
    <w:nsid w:val="002271E5"/>
    <w:multiLevelType w:val="multilevel"/>
    <w:tmpl w:val="00000002"/>
    <w:name w:val="HTML-List225738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0" w15:restartNumberingAfterBreak="0">
    <w:nsid w:val="0022757D"/>
    <w:multiLevelType w:val="multilevel"/>
    <w:tmpl w:val="00000001"/>
    <w:name w:val="HTML-List225830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1" w15:restartNumberingAfterBreak="0">
    <w:nsid w:val="0022757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2" w15:restartNumberingAfterBreak="0">
    <w:nsid w:val="0022783B"/>
    <w:multiLevelType w:val="multilevel"/>
    <w:tmpl w:val="00000001"/>
    <w:name w:val="HTML-List2259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3" w15:restartNumberingAfterBreak="0">
    <w:nsid w:val="0022783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4" w15:restartNumberingAfterBreak="0">
    <w:nsid w:val="00227AF9"/>
    <w:multiLevelType w:val="multilevel"/>
    <w:tmpl w:val="00000001"/>
    <w:name w:val="HTML-List22597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5" w15:restartNumberingAfterBreak="0">
    <w:nsid w:val="00227DA8"/>
    <w:multiLevelType w:val="multilevel"/>
    <w:tmpl w:val="00000001"/>
    <w:name w:val="HTML-List226039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6" w15:restartNumberingAfterBreak="0">
    <w:nsid w:val="00227DA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7" w15:restartNumberingAfterBreak="0">
    <w:nsid w:val="00228056"/>
    <w:multiLevelType w:val="multilevel"/>
    <w:tmpl w:val="00000001"/>
    <w:name w:val="HTML-List226107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8" w15:restartNumberingAfterBreak="0">
    <w:nsid w:val="0022805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9" w15:restartNumberingAfterBreak="0">
    <w:nsid w:val="00228314"/>
    <w:multiLevelType w:val="multilevel"/>
    <w:tmpl w:val="00000001"/>
    <w:name w:val="HTML-List22617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0" w15:restartNumberingAfterBreak="0">
    <w:nsid w:val="0022831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1" w15:restartNumberingAfterBreak="0">
    <w:nsid w:val="002285E2"/>
    <w:multiLevelType w:val="multilevel"/>
    <w:tmpl w:val="00000001"/>
    <w:name w:val="HTML-List226249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2" w15:restartNumberingAfterBreak="0">
    <w:nsid w:val="002285E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3" w15:restartNumberingAfterBreak="0">
    <w:nsid w:val="00228890"/>
    <w:multiLevelType w:val="multilevel"/>
    <w:tmpl w:val="00000001"/>
    <w:name w:val="HTML-List226318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4" w15:restartNumberingAfterBreak="0">
    <w:nsid w:val="00228AC2"/>
    <w:multiLevelType w:val="multilevel"/>
    <w:tmpl w:val="00000001"/>
    <w:name w:val="HTML-List226374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5" w15:restartNumberingAfterBreak="0">
    <w:nsid w:val="00228AC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6" w15:restartNumberingAfterBreak="0">
    <w:nsid w:val="00228CF3"/>
    <w:multiLevelType w:val="multilevel"/>
    <w:tmpl w:val="00000001"/>
    <w:name w:val="HTML-List22643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7" w15:restartNumberingAfterBreak="0">
    <w:nsid w:val="00228F54"/>
    <w:multiLevelType w:val="multilevel"/>
    <w:tmpl w:val="00000001"/>
    <w:name w:val="HTML-List226491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8" w15:restartNumberingAfterBreak="0">
    <w:nsid w:val="00228F5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9" w15:restartNumberingAfterBreak="0">
    <w:nsid w:val="00229185"/>
    <w:multiLevelType w:val="multilevel"/>
    <w:tmpl w:val="00000001"/>
    <w:name w:val="HTML-List226547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0" w15:restartNumberingAfterBreak="0">
    <w:nsid w:val="00229186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1" w15:restartNumberingAfterBreak="0">
    <w:nsid w:val="002293D6"/>
    <w:multiLevelType w:val="multilevel"/>
    <w:tmpl w:val="00000001"/>
    <w:name w:val="HTML-List226607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2" w15:restartNumberingAfterBreak="0">
    <w:nsid w:val="002293D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3" w15:restartNumberingAfterBreak="0">
    <w:nsid w:val="00229627"/>
    <w:multiLevelType w:val="multilevel"/>
    <w:tmpl w:val="00000001"/>
    <w:name w:val="HTML-List226666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4" w15:restartNumberingAfterBreak="0">
    <w:nsid w:val="0022962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5" w15:restartNumberingAfterBreak="0">
    <w:nsid w:val="00229849"/>
    <w:multiLevelType w:val="multilevel"/>
    <w:tmpl w:val="00000001"/>
    <w:name w:val="HTML-List226720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6" w15:restartNumberingAfterBreak="0">
    <w:nsid w:val="0022984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7" w15:restartNumberingAfterBreak="0">
    <w:nsid w:val="00229B07"/>
    <w:multiLevelType w:val="multilevel"/>
    <w:tmpl w:val="00000001"/>
    <w:name w:val="HTML-List226791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8" w15:restartNumberingAfterBreak="0">
    <w:nsid w:val="00229B0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9" w15:restartNumberingAfterBreak="0">
    <w:nsid w:val="00229E22"/>
    <w:multiLevelType w:val="multilevel"/>
    <w:tmpl w:val="00000001"/>
    <w:name w:val="HTML-List226870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0" w15:restartNumberingAfterBreak="0">
    <w:nsid w:val="00229E42"/>
    <w:multiLevelType w:val="multilevel"/>
    <w:tmpl w:val="00000002"/>
    <w:name w:val="HTML-List22687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1" w15:restartNumberingAfterBreak="0">
    <w:nsid w:val="0022A18C"/>
    <w:multiLevelType w:val="multilevel"/>
    <w:tmpl w:val="00000001"/>
    <w:name w:val="HTML-List22695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2" w15:restartNumberingAfterBreak="0">
    <w:nsid w:val="0022A18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3" w15:restartNumberingAfterBreak="0">
    <w:nsid w:val="0022A479"/>
    <w:multiLevelType w:val="multilevel"/>
    <w:tmpl w:val="00000001"/>
    <w:name w:val="HTML-List227032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4" w15:restartNumberingAfterBreak="0">
    <w:nsid w:val="0022A47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5" w15:restartNumberingAfterBreak="0">
    <w:nsid w:val="0022A7B4"/>
    <w:multiLevelType w:val="multilevel"/>
    <w:tmpl w:val="00000001"/>
    <w:name w:val="HTML-List227115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6" w15:restartNumberingAfterBreak="0">
    <w:nsid w:val="0022A7C3"/>
    <w:multiLevelType w:val="multilevel"/>
    <w:tmpl w:val="00000002"/>
    <w:name w:val="HTML-List227117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7" w15:restartNumberingAfterBreak="0">
    <w:nsid w:val="0022AB3C"/>
    <w:multiLevelType w:val="multilevel"/>
    <w:tmpl w:val="00000001"/>
    <w:name w:val="HTML-List227206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8" w15:restartNumberingAfterBreak="0">
    <w:nsid w:val="0022AB3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9" w15:restartNumberingAfterBreak="0">
    <w:nsid w:val="0022AB3E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0" w15:restartNumberingAfterBreak="0">
    <w:nsid w:val="0022AE96"/>
    <w:multiLevelType w:val="multilevel"/>
    <w:tmpl w:val="00000001"/>
    <w:name w:val="HTML-List227291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1" w15:restartNumberingAfterBreak="0">
    <w:nsid w:val="0022AE9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2" w15:restartNumberingAfterBreak="0">
    <w:nsid w:val="0022B1D1"/>
    <w:multiLevelType w:val="multilevel"/>
    <w:tmpl w:val="00000001"/>
    <w:name w:val="HTML-List227374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3" w15:restartNumberingAfterBreak="0">
    <w:nsid w:val="0022B1D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4" w15:restartNumberingAfterBreak="0">
    <w:nsid w:val="0022B50C"/>
    <w:multiLevelType w:val="multilevel"/>
    <w:tmpl w:val="00000001"/>
    <w:name w:val="HTML-List227457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5" w15:restartNumberingAfterBreak="0">
    <w:nsid w:val="0022B50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6" w15:restartNumberingAfterBreak="0">
    <w:nsid w:val="0022B7BA"/>
    <w:multiLevelType w:val="multilevel"/>
    <w:tmpl w:val="00000001"/>
    <w:name w:val="HTML-List227525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7" w15:restartNumberingAfterBreak="0">
    <w:nsid w:val="0022B7B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8" w15:restartNumberingAfterBreak="0">
    <w:nsid w:val="0022BAA7"/>
    <w:multiLevelType w:val="multilevel"/>
    <w:tmpl w:val="00000001"/>
    <w:name w:val="HTML-List22760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9" w15:restartNumberingAfterBreak="0">
    <w:nsid w:val="0022BAB7"/>
    <w:multiLevelType w:val="multilevel"/>
    <w:tmpl w:val="00000002"/>
    <w:name w:val="HTML-List227602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0" w15:restartNumberingAfterBreak="0">
    <w:nsid w:val="0022BCD9"/>
    <w:multiLevelType w:val="multilevel"/>
    <w:tmpl w:val="00000001"/>
    <w:name w:val="HTML-List227656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1" w15:restartNumberingAfterBreak="0">
    <w:nsid w:val="0022BCD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2" w15:restartNumberingAfterBreak="0">
    <w:nsid w:val="0022C081"/>
    <w:multiLevelType w:val="multilevel"/>
    <w:tmpl w:val="00000001"/>
    <w:name w:val="HTML-List22775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3" w15:restartNumberingAfterBreak="0">
    <w:nsid w:val="0022C08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4" w15:restartNumberingAfterBreak="0">
    <w:nsid w:val="0022C590"/>
    <w:multiLevelType w:val="multilevel"/>
    <w:tmpl w:val="00000001"/>
    <w:name w:val="HTML-List227880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5" w15:restartNumberingAfterBreak="0">
    <w:nsid w:val="0022C59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6" w15:restartNumberingAfterBreak="0">
    <w:nsid w:val="0022C84E"/>
    <w:multiLevelType w:val="multilevel"/>
    <w:tmpl w:val="00000001"/>
    <w:name w:val="HTML-List22795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7" w15:restartNumberingAfterBreak="0">
    <w:nsid w:val="0022C84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8" w15:restartNumberingAfterBreak="0">
    <w:nsid w:val="0022CB0C"/>
    <w:multiLevelType w:val="multilevel"/>
    <w:tmpl w:val="00000001"/>
    <w:name w:val="HTML-List228020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9" w15:restartNumberingAfterBreak="0">
    <w:nsid w:val="0022CB0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0" w15:restartNumberingAfterBreak="0">
    <w:nsid w:val="0022CDBA"/>
    <w:multiLevelType w:val="multilevel"/>
    <w:tmpl w:val="00000001"/>
    <w:name w:val="HTML-List22808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1" w15:restartNumberingAfterBreak="0">
    <w:nsid w:val="0022CDB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2" w15:restartNumberingAfterBreak="0">
    <w:nsid w:val="0022D088"/>
    <w:multiLevelType w:val="multilevel"/>
    <w:tmpl w:val="00000001"/>
    <w:name w:val="HTML-List228160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3" w15:restartNumberingAfterBreak="0">
    <w:nsid w:val="0022D08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4" w15:restartNumberingAfterBreak="0">
    <w:nsid w:val="0022D336"/>
    <w:multiLevelType w:val="multilevel"/>
    <w:tmpl w:val="00000001"/>
    <w:name w:val="HTML-List228229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5" w15:restartNumberingAfterBreak="0">
    <w:nsid w:val="0022D33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6" w15:restartNumberingAfterBreak="0">
    <w:nsid w:val="0022D652"/>
    <w:multiLevelType w:val="multilevel"/>
    <w:tmpl w:val="00000001"/>
    <w:name w:val="HTML-List22830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7" w15:restartNumberingAfterBreak="0">
    <w:nsid w:val="0022D65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8" w15:restartNumberingAfterBreak="0">
    <w:nsid w:val="0022D8A3"/>
    <w:multiLevelType w:val="multilevel"/>
    <w:tmpl w:val="00000001"/>
    <w:name w:val="HTML-List228368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9" w15:restartNumberingAfterBreak="0">
    <w:nsid w:val="0022D8A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0" w15:restartNumberingAfterBreak="0">
    <w:nsid w:val="0022DB61"/>
    <w:multiLevelType w:val="multilevel"/>
    <w:tmpl w:val="00000001"/>
    <w:name w:val="HTML-List228438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1" w15:restartNumberingAfterBreak="0">
    <w:nsid w:val="0022DB6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2" w15:restartNumberingAfterBreak="0">
    <w:nsid w:val="0022DB70"/>
    <w:multiLevelType w:val="multilevel"/>
    <w:tmpl w:val="00000003"/>
    <w:name w:val="HTML-List228440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3" w15:restartNumberingAfterBreak="0">
    <w:nsid w:val="0022DEE9"/>
    <w:multiLevelType w:val="multilevel"/>
    <w:tmpl w:val="00000001"/>
    <w:name w:val="HTML-List228528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4" w15:restartNumberingAfterBreak="0">
    <w:nsid w:val="0022DEF9"/>
    <w:multiLevelType w:val="multilevel"/>
    <w:tmpl w:val="00000002"/>
    <w:name w:val="HTML-List22853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5" w15:restartNumberingAfterBreak="0">
    <w:nsid w:val="0022E205"/>
    <w:multiLevelType w:val="multilevel"/>
    <w:tmpl w:val="00000001"/>
    <w:name w:val="HTML-List228608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6" w15:restartNumberingAfterBreak="0">
    <w:nsid w:val="0022E206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7" w15:restartNumberingAfterBreak="0">
    <w:nsid w:val="0022E207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8" w15:restartNumberingAfterBreak="0">
    <w:nsid w:val="0022E208"/>
    <w:multiLevelType w:val="multilevel"/>
    <w:tmpl w:val="0000000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9" w15:restartNumberingAfterBreak="0">
    <w:nsid w:val="0022E4D3"/>
    <w:multiLevelType w:val="multilevel"/>
    <w:tmpl w:val="00000001"/>
    <w:name w:val="HTML-List22868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0" w15:restartNumberingAfterBreak="0">
    <w:nsid w:val="0022E4D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1" w15:restartNumberingAfterBreak="0">
    <w:nsid w:val="0022E81D"/>
    <w:multiLevelType w:val="multilevel"/>
    <w:tmpl w:val="00000001"/>
    <w:name w:val="HTML-List228764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2" w15:restartNumberingAfterBreak="0">
    <w:nsid w:val="0022E82D"/>
    <w:multiLevelType w:val="multilevel"/>
    <w:tmpl w:val="00000002"/>
    <w:name w:val="HTML-List228766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3" w15:restartNumberingAfterBreak="0">
    <w:nsid w:val="0022EC71"/>
    <w:multiLevelType w:val="multilevel"/>
    <w:tmpl w:val="00000001"/>
    <w:name w:val="HTML-List228875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4" w15:restartNumberingAfterBreak="0">
    <w:nsid w:val="0022EC7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5" w15:restartNumberingAfterBreak="0">
    <w:nsid w:val="0022EF3E"/>
    <w:multiLevelType w:val="multilevel"/>
    <w:tmpl w:val="00000001"/>
    <w:name w:val="HTML-List228947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6" w15:restartNumberingAfterBreak="0">
    <w:nsid w:val="0022EF3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7" w15:restartNumberingAfterBreak="0">
    <w:nsid w:val="0022F22B"/>
    <w:multiLevelType w:val="multilevel"/>
    <w:tmpl w:val="00000001"/>
    <w:name w:val="HTML-List229021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8" w15:restartNumberingAfterBreak="0">
    <w:nsid w:val="0022F22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9" w15:restartNumberingAfterBreak="0">
    <w:nsid w:val="0022F537"/>
    <w:multiLevelType w:val="multilevel"/>
    <w:tmpl w:val="00000001"/>
    <w:name w:val="HTML-List229099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0" w15:restartNumberingAfterBreak="0">
    <w:nsid w:val="0022F53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1" w15:restartNumberingAfterBreak="0">
    <w:nsid w:val="0022F881"/>
    <w:multiLevelType w:val="multilevel"/>
    <w:tmpl w:val="00000001"/>
    <w:name w:val="HTML-List229184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2" w15:restartNumberingAfterBreak="0">
    <w:nsid w:val="0022F88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3" w15:restartNumberingAfterBreak="0">
    <w:nsid w:val="0022FD23"/>
    <w:multiLevelType w:val="multilevel"/>
    <w:tmpl w:val="00000001"/>
    <w:name w:val="HTML-List229302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4" w15:restartNumberingAfterBreak="0">
    <w:nsid w:val="0022FD2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5" w15:restartNumberingAfterBreak="0">
    <w:nsid w:val="00230138"/>
    <w:multiLevelType w:val="multilevel"/>
    <w:tmpl w:val="00000001"/>
    <w:name w:val="HTML-List229407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6" w15:restartNumberingAfterBreak="0">
    <w:nsid w:val="0023013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7" w15:restartNumberingAfterBreak="0">
    <w:nsid w:val="0023013A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8" w15:restartNumberingAfterBreak="0">
    <w:nsid w:val="0023056D"/>
    <w:multiLevelType w:val="multilevel"/>
    <w:tmpl w:val="00000001"/>
    <w:name w:val="HTML-List229514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9" w15:restartNumberingAfterBreak="0">
    <w:nsid w:val="0023056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0" w15:restartNumberingAfterBreak="0">
    <w:nsid w:val="002308C7"/>
    <w:multiLevelType w:val="multilevel"/>
    <w:tmpl w:val="00000001"/>
    <w:name w:val="HTML-List22960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1" w15:restartNumberingAfterBreak="0">
    <w:nsid w:val="002308C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2" w15:restartNumberingAfterBreak="0">
    <w:nsid w:val="00230BA4"/>
    <w:multiLevelType w:val="multilevel"/>
    <w:tmpl w:val="00000001"/>
    <w:name w:val="HTML-List229674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3" w15:restartNumberingAfterBreak="0">
    <w:nsid w:val="00230BA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4" w15:restartNumberingAfterBreak="0">
    <w:nsid w:val="00230ECF"/>
    <w:multiLevelType w:val="multilevel"/>
    <w:tmpl w:val="00000001"/>
    <w:name w:val="HTML-List229755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5" w15:restartNumberingAfterBreak="0">
    <w:nsid w:val="00230ED0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6" w15:restartNumberingAfterBreak="0">
    <w:nsid w:val="00231120"/>
    <w:multiLevelType w:val="multilevel"/>
    <w:tmpl w:val="00000001"/>
    <w:name w:val="HTML-List229814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7" w15:restartNumberingAfterBreak="0">
    <w:nsid w:val="0023112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8" w15:restartNumberingAfterBreak="0">
    <w:nsid w:val="00231554"/>
    <w:multiLevelType w:val="multilevel"/>
    <w:tmpl w:val="00000001"/>
    <w:name w:val="HTML-List229922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9" w15:restartNumberingAfterBreak="0">
    <w:nsid w:val="0023155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0" w15:restartNumberingAfterBreak="0">
    <w:nsid w:val="002318AE"/>
    <w:multiLevelType w:val="multilevel"/>
    <w:tmpl w:val="00000001"/>
    <w:name w:val="HTML-List230007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1" w15:restartNumberingAfterBreak="0">
    <w:nsid w:val="002318A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2" w15:restartNumberingAfterBreak="0">
    <w:nsid w:val="00231D40"/>
    <w:multiLevelType w:val="multilevel"/>
    <w:tmpl w:val="00000001"/>
    <w:name w:val="HTML-List230124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3" w15:restartNumberingAfterBreak="0">
    <w:nsid w:val="00231D4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4" w15:restartNumberingAfterBreak="0">
    <w:nsid w:val="002321C3"/>
    <w:multiLevelType w:val="multilevel"/>
    <w:tmpl w:val="00000001"/>
    <w:name w:val="HTML-List23024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5" w15:restartNumberingAfterBreak="0">
    <w:nsid w:val="002325D8"/>
    <w:multiLevelType w:val="multilevel"/>
    <w:tmpl w:val="00000001"/>
    <w:name w:val="HTML-List230344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6" w15:restartNumberingAfterBreak="0">
    <w:nsid w:val="0023299F"/>
    <w:multiLevelType w:val="multilevel"/>
    <w:tmpl w:val="00000001"/>
    <w:name w:val="HTML-List230441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7" w15:restartNumberingAfterBreak="0">
    <w:nsid w:val="00232D66"/>
    <w:multiLevelType w:val="multilevel"/>
    <w:tmpl w:val="00000001"/>
    <w:name w:val="HTML-List230538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8" w15:restartNumberingAfterBreak="0">
    <w:nsid w:val="0023312D"/>
    <w:multiLevelType w:val="multilevel"/>
    <w:tmpl w:val="00000001"/>
    <w:name w:val="HTML-List230634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9" w15:restartNumberingAfterBreak="0">
    <w:nsid w:val="0023312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0" w15:restartNumberingAfterBreak="0">
    <w:nsid w:val="00233543"/>
    <w:multiLevelType w:val="multilevel"/>
    <w:tmpl w:val="00000001"/>
    <w:name w:val="HTML-List230739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1" w15:restartNumberingAfterBreak="0">
    <w:nsid w:val="0023390A"/>
    <w:multiLevelType w:val="multilevel"/>
    <w:tmpl w:val="00000001"/>
    <w:name w:val="HTML-List230836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2" w15:restartNumberingAfterBreak="0">
    <w:nsid w:val="0023390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3" w15:restartNumberingAfterBreak="0">
    <w:nsid w:val="00233CD1"/>
    <w:multiLevelType w:val="multilevel"/>
    <w:tmpl w:val="00000001"/>
    <w:name w:val="HTML-List230932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4" w15:restartNumberingAfterBreak="0">
    <w:nsid w:val="00233CD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5" w15:restartNumberingAfterBreak="0">
    <w:nsid w:val="002340F6"/>
    <w:multiLevelType w:val="multilevel"/>
    <w:tmpl w:val="00000001"/>
    <w:name w:val="HTML-List23103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6" w15:restartNumberingAfterBreak="0">
    <w:nsid w:val="002340F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7" w15:restartNumberingAfterBreak="0">
    <w:nsid w:val="0023450B"/>
    <w:multiLevelType w:val="multilevel"/>
    <w:tmpl w:val="00000001"/>
    <w:name w:val="HTML-List231143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8" w15:restartNumberingAfterBreak="0">
    <w:nsid w:val="0023450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9" w15:restartNumberingAfterBreak="0">
    <w:nsid w:val="00234920"/>
    <w:multiLevelType w:val="multilevel"/>
    <w:tmpl w:val="00000001"/>
    <w:name w:val="HTML-List23124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0" w15:restartNumberingAfterBreak="0">
    <w:nsid w:val="0023492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1" w15:restartNumberingAfterBreak="0">
    <w:nsid w:val="00234D26"/>
    <w:multiLevelType w:val="multilevel"/>
    <w:tmpl w:val="00000001"/>
    <w:name w:val="HTML-List231351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2" w15:restartNumberingAfterBreak="0">
    <w:nsid w:val="00234D2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3" w15:restartNumberingAfterBreak="0">
    <w:nsid w:val="0023513B"/>
    <w:multiLevelType w:val="multilevel"/>
    <w:tmpl w:val="00000001"/>
    <w:name w:val="HTML-List231455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4" w15:restartNumberingAfterBreak="0">
    <w:nsid w:val="00235512"/>
    <w:multiLevelType w:val="multilevel"/>
    <w:tmpl w:val="00000001"/>
    <w:name w:val="HTML-List23155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5" w15:restartNumberingAfterBreak="0">
    <w:nsid w:val="00235522"/>
    <w:multiLevelType w:val="multilevel"/>
    <w:tmpl w:val="00000002"/>
    <w:name w:val="HTML-List231555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6" w15:restartNumberingAfterBreak="0">
    <w:nsid w:val="00235937"/>
    <w:multiLevelType w:val="multilevel"/>
    <w:tmpl w:val="00000001"/>
    <w:name w:val="HTML-List231659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7" w15:restartNumberingAfterBreak="0">
    <w:nsid w:val="0023593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8" w15:restartNumberingAfterBreak="0">
    <w:nsid w:val="00300657"/>
    <w:multiLevelType w:val="multilevel"/>
    <w:tmpl w:val="00000001"/>
    <w:name w:val="HTML-List3147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9" w15:restartNumberingAfterBreak="0">
    <w:nsid w:val="00300676"/>
    <w:multiLevelType w:val="multilevel"/>
    <w:tmpl w:val="00000002"/>
    <w:name w:val="HTML-List31473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0" w15:restartNumberingAfterBreak="0">
    <w:nsid w:val="00300687"/>
    <w:multiLevelType w:val="multilevel"/>
    <w:tmpl w:val="00000006"/>
    <w:name w:val="HTML-List3147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1" w15:restartNumberingAfterBreak="0">
    <w:nsid w:val="00300695"/>
    <w:multiLevelType w:val="multilevel"/>
    <w:tmpl w:val="0000000D"/>
    <w:name w:val="HTML-List31474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2" w15:restartNumberingAfterBreak="0">
    <w:nsid w:val="0030078F"/>
    <w:multiLevelType w:val="multilevel"/>
    <w:tmpl w:val="00000001"/>
    <w:name w:val="HTML-List3147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3" w15:restartNumberingAfterBreak="0">
    <w:nsid w:val="00301371"/>
    <w:multiLevelType w:val="multilevel"/>
    <w:tmpl w:val="00000001"/>
    <w:name w:val="HTML-List31507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4" w15:restartNumberingAfterBreak="0">
    <w:nsid w:val="00301506"/>
    <w:multiLevelType w:val="multilevel"/>
    <w:tmpl w:val="00000001"/>
    <w:name w:val="HTML-List31511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5" w15:restartNumberingAfterBreak="0">
    <w:nsid w:val="00302BC1"/>
    <w:multiLevelType w:val="multilevel"/>
    <w:tmpl w:val="00000001"/>
    <w:name w:val="HTML-List31569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6" w15:restartNumberingAfterBreak="0">
    <w:nsid w:val="00302BD1"/>
    <w:multiLevelType w:val="multilevel"/>
    <w:tmpl w:val="00000002"/>
    <w:name w:val="HTML-List31569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7" w15:restartNumberingAfterBreak="0">
    <w:nsid w:val="00302BE1"/>
    <w:multiLevelType w:val="multilevel"/>
    <w:tmpl w:val="00000004"/>
    <w:name w:val="HTML-List31569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8" w15:restartNumberingAfterBreak="0">
    <w:nsid w:val="00302BF0"/>
    <w:multiLevelType w:val="multilevel"/>
    <w:tmpl w:val="00000007"/>
    <w:name w:val="HTML-List31569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9" w15:restartNumberingAfterBreak="0">
    <w:nsid w:val="00302CCB"/>
    <w:multiLevelType w:val="multilevel"/>
    <w:tmpl w:val="00000001"/>
    <w:name w:val="HTML-List31571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0" w15:restartNumberingAfterBreak="0">
    <w:nsid w:val="00302D28"/>
    <w:multiLevelType w:val="multilevel"/>
    <w:tmpl w:val="00000001"/>
    <w:name w:val="HTML-List31572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1" w15:restartNumberingAfterBreak="0">
    <w:nsid w:val="00302D95"/>
    <w:multiLevelType w:val="multilevel"/>
    <w:tmpl w:val="00000001"/>
    <w:name w:val="HTML-List31573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2" w15:restartNumberingAfterBreak="0">
    <w:nsid w:val="003039B6"/>
    <w:multiLevelType w:val="multilevel"/>
    <w:tmpl w:val="00000001"/>
    <w:name w:val="HTML-List31605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3" w15:restartNumberingAfterBreak="0">
    <w:nsid w:val="00303B4B"/>
    <w:multiLevelType w:val="multilevel"/>
    <w:tmpl w:val="00000001"/>
    <w:name w:val="HTML-List31609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4" w15:restartNumberingAfterBreak="0">
    <w:nsid w:val="00303C16"/>
    <w:multiLevelType w:val="multilevel"/>
    <w:tmpl w:val="00000001"/>
    <w:name w:val="HTML-List31611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5" w15:restartNumberingAfterBreak="0">
    <w:nsid w:val="00303CE1"/>
    <w:multiLevelType w:val="multilevel"/>
    <w:tmpl w:val="00000001"/>
    <w:name w:val="HTML-List3161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6" w15:restartNumberingAfterBreak="0">
    <w:nsid w:val="00303D4E"/>
    <w:multiLevelType w:val="multilevel"/>
    <w:tmpl w:val="00000001"/>
    <w:name w:val="HTML-List31614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7" w15:restartNumberingAfterBreak="0">
    <w:nsid w:val="003046B1"/>
    <w:multiLevelType w:val="multilevel"/>
    <w:tmpl w:val="00000001"/>
    <w:name w:val="HTML-List31638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8" w15:restartNumberingAfterBreak="0">
    <w:nsid w:val="003046D0"/>
    <w:multiLevelType w:val="multilevel"/>
    <w:tmpl w:val="00000002"/>
    <w:name w:val="HTML-List31638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9" w15:restartNumberingAfterBreak="0">
    <w:nsid w:val="00304808"/>
    <w:multiLevelType w:val="multilevel"/>
    <w:tmpl w:val="00000001"/>
    <w:name w:val="HTML-List31641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0" w15:restartNumberingAfterBreak="0">
    <w:nsid w:val="00304AB6"/>
    <w:multiLevelType w:val="multilevel"/>
    <w:tmpl w:val="00000001"/>
    <w:name w:val="HTML-List31648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1" w15:restartNumberingAfterBreak="0">
    <w:nsid w:val="00304C3C"/>
    <w:multiLevelType w:val="multilevel"/>
    <w:tmpl w:val="00000001"/>
    <w:name w:val="HTML-List31652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2" w15:restartNumberingAfterBreak="0">
    <w:nsid w:val="00304CA9"/>
    <w:multiLevelType w:val="multilevel"/>
    <w:tmpl w:val="00000001"/>
    <w:name w:val="HTML-List31653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3" w15:restartNumberingAfterBreak="0">
    <w:nsid w:val="00304CB9"/>
    <w:multiLevelType w:val="multilevel"/>
    <w:tmpl w:val="00000002"/>
    <w:name w:val="HTML-List31653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4" w15:restartNumberingAfterBreak="0">
    <w:nsid w:val="0030587C"/>
    <w:multiLevelType w:val="multilevel"/>
    <w:tmpl w:val="00000001"/>
    <w:name w:val="HTML-List31683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5" w15:restartNumberingAfterBreak="0">
    <w:nsid w:val="003058D9"/>
    <w:multiLevelType w:val="multilevel"/>
    <w:tmpl w:val="00000001"/>
    <w:name w:val="HTML-List31684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6" w15:restartNumberingAfterBreak="0">
    <w:nsid w:val="00305947"/>
    <w:multiLevelType w:val="multilevel"/>
    <w:tmpl w:val="00000001"/>
    <w:name w:val="HTML-List31685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7" w15:restartNumberingAfterBreak="0">
    <w:nsid w:val="0030676A"/>
    <w:multiLevelType w:val="multilevel"/>
    <w:tmpl w:val="00000001"/>
    <w:name w:val="HTML-List31722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8" w15:restartNumberingAfterBreak="0">
    <w:nsid w:val="00306779"/>
    <w:multiLevelType w:val="multilevel"/>
    <w:tmpl w:val="00000004"/>
    <w:name w:val="HTML-List31722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9" w15:restartNumberingAfterBreak="0">
    <w:nsid w:val="00306789"/>
    <w:multiLevelType w:val="multilevel"/>
    <w:tmpl w:val="0000000A"/>
    <w:name w:val="HTML-List31722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0" w15:restartNumberingAfterBreak="0">
    <w:nsid w:val="00306799"/>
    <w:multiLevelType w:val="multilevel"/>
    <w:tmpl w:val="00000017"/>
    <w:name w:val="HTML-List31722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1" w15:restartNumberingAfterBreak="0">
    <w:nsid w:val="0030696D"/>
    <w:multiLevelType w:val="multilevel"/>
    <w:tmpl w:val="00000001"/>
    <w:name w:val="HTML-List31727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2" w15:restartNumberingAfterBreak="0">
    <w:nsid w:val="00306A09"/>
    <w:multiLevelType w:val="multilevel"/>
    <w:tmpl w:val="00000001"/>
    <w:name w:val="HTML-List31728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3" w15:restartNumberingAfterBreak="0">
    <w:nsid w:val="00306A18"/>
    <w:multiLevelType w:val="multilevel"/>
    <w:tmpl w:val="00000002"/>
    <w:name w:val="HTML-List31728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4" w15:restartNumberingAfterBreak="0">
    <w:nsid w:val="00306B9E"/>
    <w:multiLevelType w:val="multilevel"/>
    <w:tmpl w:val="00000001"/>
    <w:name w:val="HTML-List31732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5" w15:restartNumberingAfterBreak="0">
    <w:nsid w:val="00306C1B"/>
    <w:multiLevelType w:val="multilevel"/>
    <w:tmpl w:val="00000001"/>
    <w:name w:val="HTML-List31734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6" w15:restartNumberingAfterBreak="0">
    <w:nsid w:val="00306C88"/>
    <w:multiLevelType w:val="multilevel"/>
    <w:tmpl w:val="00000001"/>
    <w:name w:val="HTML-List31735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7" w15:restartNumberingAfterBreak="0">
    <w:nsid w:val="00306CE6"/>
    <w:multiLevelType w:val="multilevel"/>
    <w:tmpl w:val="00000001"/>
    <w:name w:val="HTML-List31736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8" w15:restartNumberingAfterBreak="0">
    <w:nsid w:val="003077AF"/>
    <w:multiLevelType w:val="multilevel"/>
    <w:tmpl w:val="00000001"/>
    <w:name w:val="HTML-List31763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9" w15:restartNumberingAfterBreak="0">
    <w:nsid w:val="003077BF"/>
    <w:multiLevelType w:val="multilevel"/>
    <w:tmpl w:val="00000002"/>
    <w:name w:val="HTML-List31763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0" w15:restartNumberingAfterBreak="0">
    <w:nsid w:val="003077CE"/>
    <w:multiLevelType w:val="multilevel"/>
    <w:tmpl w:val="00000005"/>
    <w:name w:val="HTML-List3176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1" w15:restartNumberingAfterBreak="0">
    <w:nsid w:val="0030783B"/>
    <w:multiLevelType w:val="multilevel"/>
    <w:tmpl w:val="00000001"/>
    <w:name w:val="HTML-List31765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2" w15:restartNumberingAfterBreak="0">
    <w:nsid w:val="00307899"/>
    <w:multiLevelType w:val="multilevel"/>
    <w:tmpl w:val="00000001"/>
    <w:name w:val="HTML-List31766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3" w15:restartNumberingAfterBreak="0">
    <w:nsid w:val="0030848B"/>
    <w:multiLevelType w:val="multilevel"/>
    <w:tmpl w:val="00000001"/>
    <w:name w:val="HTML-List31796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4" w15:restartNumberingAfterBreak="0">
    <w:nsid w:val="0030849A"/>
    <w:multiLevelType w:val="multilevel"/>
    <w:tmpl w:val="00000004"/>
    <w:name w:val="HTML-List31796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5" w15:restartNumberingAfterBreak="0">
    <w:nsid w:val="00308507"/>
    <w:multiLevelType w:val="multilevel"/>
    <w:tmpl w:val="00000001"/>
    <w:name w:val="HTML-List31797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6" w15:restartNumberingAfterBreak="0">
    <w:nsid w:val="00308575"/>
    <w:multiLevelType w:val="multilevel"/>
    <w:tmpl w:val="00000001"/>
    <w:name w:val="HTML-List31798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7" w15:restartNumberingAfterBreak="0">
    <w:nsid w:val="003085E2"/>
    <w:multiLevelType w:val="multilevel"/>
    <w:tmpl w:val="00000001"/>
    <w:name w:val="HTML-List3180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8" w15:restartNumberingAfterBreak="0">
    <w:nsid w:val="0030864F"/>
    <w:multiLevelType w:val="multilevel"/>
    <w:tmpl w:val="00000001"/>
    <w:name w:val="HTML-List31801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9" w15:restartNumberingAfterBreak="0">
    <w:nsid w:val="003091B4"/>
    <w:multiLevelType w:val="multilevel"/>
    <w:tmpl w:val="00000001"/>
    <w:name w:val="HTML-List31830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0" w15:restartNumberingAfterBreak="0">
    <w:nsid w:val="0030927F"/>
    <w:multiLevelType w:val="multilevel"/>
    <w:tmpl w:val="00000001"/>
    <w:name w:val="HTML-List31832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1" w15:restartNumberingAfterBreak="0">
    <w:nsid w:val="00309D39"/>
    <w:multiLevelType w:val="multilevel"/>
    <w:tmpl w:val="00000001"/>
    <w:name w:val="HTML-List31859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2" w15:restartNumberingAfterBreak="0">
    <w:nsid w:val="00309DF4"/>
    <w:multiLevelType w:val="multilevel"/>
    <w:tmpl w:val="00000001"/>
    <w:name w:val="HTML-List31861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3" w15:restartNumberingAfterBreak="0">
    <w:nsid w:val="0030A026"/>
    <w:multiLevelType w:val="multilevel"/>
    <w:tmpl w:val="00000001"/>
    <w:name w:val="HTML-List31867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4" w15:restartNumberingAfterBreak="0">
    <w:nsid w:val="0030A1CB"/>
    <w:multiLevelType w:val="multilevel"/>
    <w:tmpl w:val="00000001"/>
    <w:name w:val="HTML-List31871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5" w15:restartNumberingAfterBreak="0">
    <w:nsid w:val="0030BA3A"/>
    <w:multiLevelType w:val="multilevel"/>
    <w:tmpl w:val="00000001"/>
    <w:name w:val="HTML-List31934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6" w15:restartNumberingAfterBreak="0">
    <w:nsid w:val="0030BB24"/>
    <w:multiLevelType w:val="multilevel"/>
    <w:tmpl w:val="00000001"/>
    <w:name w:val="HTML-List31936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7" w15:restartNumberingAfterBreak="0">
    <w:nsid w:val="0030BB92"/>
    <w:multiLevelType w:val="multilevel"/>
    <w:tmpl w:val="00000001"/>
    <w:name w:val="HTML-List31937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8" w15:restartNumberingAfterBreak="0">
    <w:nsid w:val="0030BBFF"/>
    <w:multiLevelType w:val="multilevel"/>
    <w:tmpl w:val="00000001"/>
    <w:name w:val="HTML-List31938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9" w15:restartNumberingAfterBreak="0">
    <w:nsid w:val="0030BF3A"/>
    <w:multiLevelType w:val="multilevel"/>
    <w:tmpl w:val="00000001"/>
    <w:name w:val="HTML-List31946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0" w15:restartNumberingAfterBreak="0">
    <w:nsid w:val="0030BFE5"/>
    <w:multiLevelType w:val="multilevel"/>
    <w:tmpl w:val="00000001"/>
    <w:name w:val="HTML-List3194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1" w15:restartNumberingAfterBreak="0">
    <w:nsid w:val="0030BFF5"/>
    <w:multiLevelType w:val="multilevel"/>
    <w:tmpl w:val="00000002"/>
    <w:name w:val="HTML-List31948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2" w15:restartNumberingAfterBreak="0">
    <w:nsid w:val="0030C1E8"/>
    <w:multiLevelType w:val="multilevel"/>
    <w:tmpl w:val="00000001"/>
    <w:name w:val="HTML-List31953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3" w15:restartNumberingAfterBreak="0">
    <w:nsid w:val="0030C310"/>
    <w:multiLevelType w:val="multilevel"/>
    <w:tmpl w:val="00000001"/>
    <w:name w:val="HTML-List31956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4" w15:restartNumberingAfterBreak="0">
    <w:nsid w:val="0030C38D"/>
    <w:multiLevelType w:val="multilevel"/>
    <w:tmpl w:val="00000001"/>
    <w:name w:val="HTML-List31957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5" w15:restartNumberingAfterBreak="0">
    <w:nsid w:val="0030C439"/>
    <w:multiLevelType w:val="multilevel"/>
    <w:tmpl w:val="00000001"/>
    <w:name w:val="HTML-List31959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6" w15:restartNumberingAfterBreak="0">
    <w:nsid w:val="0030C561"/>
    <w:multiLevelType w:val="multilevel"/>
    <w:tmpl w:val="00000001"/>
    <w:name w:val="HTML-List31962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7" w15:restartNumberingAfterBreak="0">
    <w:nsid w:val="0030C5CE"/>
    <w:multiLevelType w:val="multilevel"/>
    <w:tmpl w:val="00000001"/>
    <w:name w:val="HTML-List31963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8" w15:restartNumberingAfterBreak="0">
    <w:nsid w:val="0030C6F7"/>
    <w:multiLevelType w:val="multilevel"/>
    <w:tmpl w:val="00000001"/>
    <w:name w:val="HTML-List3196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9" w15:restartNumberingAfterBreak="0">
    <w:nsid w:val="0030C8EA"/>
    <w:multiLevelType w:val="multilevel"/>
    <w:tmpl w:val="00000001"/>
    <w:name w:val="HTML-List31971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0" w15:restartNumberingAfterBreak="0">
    <w:nsid w:val="0030C957"/>
    <w:multiLevelType w:val="multilevel"/>
    <w:tmpl w:val="00000001"/>
    <w:name w:val="HTML-List31972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1" w15:restartNumberingAfterBreak="0">
    <w:nsid w:val="0030CAED"/>
    <w:multiLevelType w:val="multilevel"/>
    <w:tmpl w:val="00000001"/>
    <w:name w:val="HTML-List31976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2" w15:restartNumberingAfterBreak="0">
    <w:nsid w:val="0030CB4A"/>
    <w:multiLevelType w:val="multilevel"/>
    <w:tmpl w:val="00000001"/>
    <w:name w:val="HTML-List31977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3" w15:restartNumberingAfterBreak="0">
    <w:nsid w:val="0030CBD7"/>
    <w:multiLevelType w:val="multilevel"/>
    <w:tmpl w:val="00000001"/>
    <w:name w:val="HTML-List31979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4" w15:restartNumberingAfterBreak="0">
    <w:nsid w:val="0030CC34"/>
    <w:multiLevelType w:val="multilevel"/>
    <w:tmpl w:val="00000001"/>
    <w:name w:val="HTML-List31980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5" w15:restartNumberingAfterBreak="0">
    <w:nsid w:val="0030CC92"/>
    <w:multiLevelType w:val="multilevel"/>
    <w:tmpl w:val="00000001"/>
    <w:name w:val="HTML-List31980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6" w15:restartNumberingAfterBreak="0">
    <w:nsid w:val="0030CCF0"/>
    <w:multiLevelType w:val="multilevel"/>
    <w:tmpl w:val="00000001"/>
    <w:name w:val="HTML-List3198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7" w15:restartNumberingAfterBreak="0">
    <w:nsid w:val="0030CD6C"/>
    <w:multiLevelType w:val="multilevel"/>
    <w:tmpl w:val="00000001"/>
    <w:name w:val="HTML-List31983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8" w15:restartNumberingAfterBreak="0">
    <w:nsid w:val="0030CDDA"/>
    <w:multiLevelType w:val="multilevel"/>
    <w:tmpl w:val="00000001"/>
    <w:name w:val="HTML-List31984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9" w15:restartNumberingAfterBreak="0">
    <w:nsid w:val="0030CE47"/>
    <w:multiLevelType w:val="multilevel"/>
    <w:tmpl w:val="00000001"/>
    <w:name w:val="HTML-List319853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0" w15:restartNumberingAfterBreak="0">
    <w:nsid w:val="0030CEB4"/>
    <w:multiLevelType w:val="multilevel"/>
    <w:tmpl w:val="00000001"/>
    <w:name w:val="HTML-List31986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1" w15:restartNumberingAfterBreak="0">
    <w:nsid w:val="0030CF21"/>
    <w:multiLevelType w:val="multilevel"/>
    <w:tmpl w:val="00000001"/>
    <w:name w:val="HTML-List31987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2" w15:restartNumberingAfterBreak="0">
    <w:nsid w:val="0030D1DF"/>
    <w:multiLevelType w:val="multilevel"/>
    <w:tmpl w:val="00000001"/>
    <w:name w:val="HTML-List31994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3" w15:restartNumberingAfterBreak="0">
    <w:nsid w:val="0030D336"/>
    <w:multiLevelType w:val="multilevel"/>
    <w:tmpl w:val="00000001"/>
    <w:name w:val="HTML-List31997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4" w15:restartNumberingAfterBreak="0">
    <w:nsid w:val="0030E215"/>
    <w:multiLevelType w:val="multilevel"/>
    <w:tmpl w:val="00000001"/>
    <w:name w:val="HTML-List32036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5" w15:restartNumberingAfterBreak="0">
    <w:nsid w:val="0030E282"/>
    <w:multiLevelType w:val="multilevel"/>
    <w:tmpl w:val="00000001"/>
    <w:name w:val="HTML-List32037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6" w15:restartNumberingAfterBreak="0">
    <w:nsid w:val="0030E2E0"/>
    <w:multiLevelType w:val="multilevel"/>
    <w:tmpl w:val="00000001"/>
    <w:name w:val="HTML-List32038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7" w15:restartNumberingAfterBreak="0">
    <w:nsid w:val="0030E34D"/>
    <w:multiLevelType w:val="multilevel"/>
    <w:tmpl w:val="00000001"/>
    <w:name w:val="HTML-List32039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8" w15:restartNumberingAfterBreak="0">
    <w:nsid w:val="0030E3AA"/>
    <w:multiLevelType w:val="multilevel"/>
    <w:tmpl w:val="00000001"/>
    <w:name w:val="HTML-List3204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9" w15:restartNumberingAfterBreak="0">
    <w:nsid w:val="0030E6E5"/>
    <w:multiLevelType w:val="multilevel"/>
    <w:tmpl w:val="00000001"/>
    <w:name w:val="HTML-List32048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0" w15:restartNumberingAfterBreak="0">
    <w:nsid w:val="0030EA5E"/>
    <w:multiLevelType w:val="multilevel"/>
    <w:tmpl w:val="00000001"/>
    <w:name w:val="HTML-List32057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1" w15:restartNumberingAfterBreak="0">
    <w:nsid w:val="0030EADB"/>
    <w:multiLevelType w:val="multilevel"/>
    <w:tmpl w:val="00000001"/>
    <w:name w:val="HTML-List32058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2" w15:restartNumberingAfterBreak="0">
    <w:nsid w:val="0030EBB6"/>
    <w:multiLevelType w:val="multilevel"/>
    <w:tmpl w:val="00000001"/>
    <w:name w:val="HTML-List32060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3" w15:restartNumberingAfterBreak="0">
    <w:nsid w:val="0030F6CD"/>
    <w:multiLevelType w:val="multilevel"/>
    <w:tmpl w:val="00000001"/>
    <w:name w:val="HTML-List32089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4" w15:restartNumberingAfterBreak="0">
    <w:nsid w:val="0030F72A"/>
    <w:multiLevelType w:val="multilevel"/>
    <w:tmpl w:val="00000001"/>
    <w:name w:val="HTML-List3209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5" w15:restartNumberingAfterBreak="0">
    <w:nsid w:val="0030F798"/>
    <w:multiLevelType w:val="multilevel"/>
    <w:tmpl w:val="00000001"/>
    <w:name w:val="HTML-List32091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6" w15:restartNumberingAfterBreak="0">
    <w:nsid w:val="0031057C"/>
    <w:multiLevelType w:val="multilevel"/>
    <w:tmpl w:val="00000001"/>
    <w:name w:val="HTML-List3212668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7" w15:restartNumberingAfterBreak="0">
    <w:nsid w:val="003E0516"/>
    <w:multiLevelType w:val="multilevel"/>
    <w:tmpl w:val="F6CE0208"/>
    <w:lvl w:ilvl="0">
      <w:start w:val="1"/>
      <w:numFmt w:val="decimal"/>
      <w:pStyle w:val="NumHeading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pStyle w:val="NumHeading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308" w15:restartNumberingAfterBreak="0">
    <w:nsid w:val="005DFE9B"/>
    <w:multiLevelType w:val="multilevel"/>
    <w:tmpl w:val="00000001"/>
    <w:name w:val="HTML-List61600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9" w15:restartNumberingAfterBreak="0">
    <w:nsid w:val="005E010B"/>
    <w:multiLevelType w:val="multilevel"/>
    <w:tmpl w:val="00000001"/>
    <w:name w:val="HTML-List61606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0" w15:restartNumberingAfterBreak="0">
    <w:nsid w:val="005E0619"/>
    <w:multiLevelType w:val="multilevel"/>
    <w:tmpl w:val="00000001"/>
    <w:name w:val="HTML-List61619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1" w15:restartNumberingAfterBreak="0">
    <w:nsid w:val="005E0935"/>
    <w:multiLevelType w:val="multilevel"/>
    <w:tmpl w:val="00000001"/>
    <w:name w:val="HTML-List61627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2" w15:restartNumberingAfterBreak="0">
    <w:nsid w:val="005E0945"/>
    <w:multiLevelType w:val="multilevel"/>
    <w:tmpl w:val="00000002"/>
    <w:name w:val="HTML-List61627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3" w15:restartNumberingAfterBreak="0">
    <w:nsid w:val="005E0BE3"/>
    <w:multiLevelType w:val="multilevel"/>
    <w:tmpl w:val="00000001"/>
    <w:name w:val="HTML-List61634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4" w15:restartNumberingAfterBreak="0">
    <w:nsid w:val="005E0DF6"/>
    <w:multiLevelType w:val="multilevel"/>
    <w:tmpl w:val="00000001"/>
    <w:name w:val="HTML-List61639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5" w15:restartNumberingAfterBreak="0">
    <w:nsid w:val="005E1102"/>
    <w:multiLevelType w:val="multilevel"/>
    <w:tmpl w:val="00000001"/>
    <w:name w:val="HTML-List61647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6" w15:restartNumberingAfterBreak="0">
    <w:nsid w:val="005E1353"/>
    <w:multiLevelType w:val="multilevel"/>
    <w:tmpl w:val="00000001"/>
    <w:name w:val="HTML-List61653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7" w15:restartNumberingAfterBreak="0">
    <w:nsid w:val="005E15C3"/>
    <w:multiLevelType w:val="multilevel"/>
    <w:tmpl w:val="00000001"/>
    <w:name w:val="HTML-List61659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8" w15:restartNumberingAfterBreak="0">
    <w:nsid w:val="005E1823"/>
    <w:multiLevelType w:val="multilevel"/>
    <w:tmpl w:val="00000001"/>
    <w:name w:val="HTML-List61665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9" w15:restartNumberingAfterBreak="0">
    <w:nsid w:val="005E1833"/>
    <w:multiLevelType w:val="multilevel"/>
    <w:tmpl w:val="00000002"/>
    <w:name w:val="HTML-List61665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0" w15:restartNumberingAfterBreak="0">
    <w:nsid w:val="005E1A93"/>
    <w:multiLevelType w:val="multilevel"/>
    <w:tmpl w:val="00000001"/>
    <w:name w:val="HTML-List61671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1" w15:restartNumberingAfterBreak="0">
    <w:nsid w:val="005E1CF3"/>
    <w:multiLevelType w:val="multilevel"/>
    <w:tmpl w:val="00000001"/>
    <w:name w:val="HTML-List61677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2" w15:restartNumberingAfterBreak="0">
    <w:nsid w:val="005E1EC7"/>
    <w:multiLevelType w:val="multilevel"/>
    <w:tmpl w:val="00000001"/>
    <w:name w:val="HTML-List61682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3" w15:restartNumberingAfterBreak="0">
    <w:nsid w:val="005E20CA"/>
    <w:multiLevelType w:val="multilevel"/>
    <w:tmpl w:val="00000001"/>
    <w:name w:val="HTML-List61687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4" w15:restartNumberingAfterBreak="0">
    <w:nsid w:val="005E229E"/>
    <w:multiLevelType w:val="multilevel"/>
    <w:tmpl w:val="00000001"/>
    <w:name w:val="HTML-List61692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5" w15:restartNumberingAfterBreak="0">
    <w:nsid w:val="005E24A1"/>
    <w:multiLevelType w:val="multilevel"/>
    <w:tmpl w:val="00000001"/>
    <w:name w:val="HTML-List61697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6" w15:restartNumberingAfterBreak="0">
    <w:nsid w:val="005E2685"/>
    <w:multiLevelType w:val="multilevel"/>
    <w:tmpl w:val="00000001"/>
    <w:name w:val="HTML-List61702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7" w15:restartNumberingAfterBreak="0">
    <w:nsid w:val="005E2849"/>
    <w:multiLevelType w:val="multilevel"/>
    <w:tmpl w:val="00000001"/>
    <w:name w:val="HTML-List61706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8" w15:restartNumberingAfterBreak="0">
    <w:nsid w:val="005E2859"/>
    <w:multiLevelType w:val="multilevel"/>
    <w:tmpl w:val="00000002"/>
    <w:name w:val="HTML-List61707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9" w15:restartNumberingAfterBreak="0">
    <w:nsid w:val="005E2A9A"/>
    <w:multiLevelType w:val="multilevel"/>
    <w:tmpl w:val="00000001"/>
    <w:name w:val="HTML-List61712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0" w15:restartNumberingAfterBreak="0">
    <w:nsid w:val="005E2D19"/>
    <w:multiLevelType w:val="multilevel"/>
    <w:tmpl w:val="00000001"/>
    <w:name w:val="HTML-List61719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1" w15:restartNumberingAfterBreak="0">
    <w:nsid w:val="005E2FF7"/>
    <w:multiLevelType w:val="multilevel"/>
    <w:tmpl w:val="00000001"/>
    <w:name w:val="HTML-List6172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2" w15:restartNumberingAfterBreak="0">
    <w:nsid w:val="005E3267"/>
    <w:multiLevelType w:val="multilevel"/>
    <w:tmpl w:val="00000001"/>
    <w:name w:val="HTML-List61732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3" w15:restartNumberingAfterBreak="0">
    <w:nsid w:val="005E3276"/>
    <w:multiLevelType w:val="multilevel"/>
    <w:tmpl w:val="00000002"/>
    <w:name w:val="HTML-List61733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4" w15:restartNumberingAfterBreak="0">
    <w:nsid w:val="005E3553"/>
    <w:multiLevelType w:val="multilevel"/>
    <w:tmpl w:val="00000001"/>
    <w:name w:val="HTML-List617403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5" w15:restartNumberingAfterBreak="0">
    <w:nsid w:val="005E385F"/>
    <w:multiLevelType w:val="multilevel"/>
    <w:tmpl w:val="00000001"/>
    <w:name w:val="HTML-List61748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6" w15:restartNumberingAfterBreak="0">
    <w:nsid w:val="005E3B5C"/>
    <w:multiLevelType w:val="multilevel"/>
    <w:tmpl w:val="00000001"/>
    <w:name w:val="HTML-List61755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7" w15:restartNumberingAfterBreak="0">
    <w:nsid w:val="005E3E1A"/>
    <w:multiLevelType w:val="multilevel"/>
    <w:tmpl w:val="00000001"/>
    <w:name w:val="HTML-List61762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8" w15:restartNumberingAfterBreak="0">
    <w:nsid w:val="005E4107"/>
    <w:multiLevelType w:val="multilevel"/>
    <w:tmpl w:val="00000001"/>
    <w:name w:val="HTML-List61770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9" w15:restartNumberingAfterBreak="0">
    <w:nsid w:val="005E4396"/>
    <w:multiLevelType w:val="multilevel"/>
    <w:tmpl w:val="00000001"/>
    <w:name w:val="HTML-List61776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0" w15:restartNumberingAfterBreak="0">
    <w:nsid w:val="005E4606"/>
    <w:multiLevelType w:val="multilevel"/>
    <w:tmpl w:val="00000001"/>
    <w:name w:val="HTML-List61783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1" w15:restartNumberingAfterBreak="0">
    <w:nsid w:val="005E4615"/>
    <w:multiLevelType w:val="multilevel"/>
    <w:tmpl w:val="00000002"/>
    <w:name w:val="HTML-List61783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2" w15:restartNumberingAfterBreak="0">
    <w:nsid w:val="005E4818"/>
    <w:multiLevelType w:val="multilevel"/>
    <w:tmpl w:val="00000001"/>
    <w:name w:val="HTML-List61788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3" w15:restartNumberingAfterBreak="0">
    <w:nsid w:val="005E4B53"/>
    <w:multiLevelType w:val="multilevel"/>
    <w:tmpl w:val="00000001"/>
    <w:name w:val="HTML-List61796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4" w15:restartNumberingAfterBreak="0">
    <w:nsid w:val="005E4FB6"/>
    <w:multiLevelType w:val="multilevel"/>
    <w:tmpl w:val="00000001"/>
    <w:name w:val="HTML-List61807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5" w15:restartNumberingAfterBreak="0">
    <w:nsid w:val="005E5226"/>
    <w:multiLevelType w:val="multilevel"/>
    <w:tmpl w:val="00000001"/>
    <w:name w:val="HTML-List6181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6" w15:restartNumberingAfterBreak="0">
    <w:nsid w:val="005E54A6"/>
    <w:multiLevelType w:val="multilevel"/>
    <w:tmpl w:val="00000001"/>
    <w:name w:val="HTML-List61820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7" w15:restartNumberingAfterBreak="0">
    <w:nsid w:val="005E5716"/>
    <w:multiLevelType w:val="multilevel"/>
    <w:tmpl w:val="00000001"/>
    <w:name w:val="HTML-List61826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8" w15:restartNumberingAfterBreak="0">
    <w:nsid w:val="005E59C4"/>
    <w:multiLevelType w:val="multilevel"/>
    <w:tmpl w:val="00000001"/>
    <w:name w:val="HTML-List61833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9" w15:restartNumberingAfterBreak="0">
    <w:nsid w:val="005E5C34"/>
    <w:multiLevelType w:val="multilevel"/>
    <w:tmpl w:val="00000001"/>
    <w:name w:val="HTML-List61839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0" w15:restartNumberingAfterBreak="0">
    <w:nsid w:val="005E5E37"/>
    <w:multiLevelType w:val="multilevel"/>
    <w:tmpl w:val="00000001"/>
    <w:name w:val="HTML-List61845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1" w15:restartNumberingAfterBreak="0">
    <w:nsid w:val="005E5E47"/>
    <w:multiLevelType w:val="multilevel"/>
    <w:tmpl w:val="00000002"/>
    <w:name w:val="HTML-List6184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2" w15:restartNumberingAfterBreak="0">
    <w:nsid w:val="005E60A7"/>
    <w:multiLevelType w:val="multilevel"/>
    <w:tmpl w:val="00000001"/>
    <w:name w:val="HTML-List61851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3" w15:restartNumberingAfterBreak="0">
    <w:nsid w:val="005E63E2"/>
    <w:multiLevelType w:val="multilevel"/>
    <w:tmpl w:val="00000001"/>
    <w:name w:val="HTML-List61859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4" w15:restartNumberingAfterBreak="0">
    <w:nsid w:val="005E6671"/>
    <w:multiLevelType w:val="multilevel"/>
    <w:tmpl w:val="00000001"/>
    <w:name w:val="HTML-List6186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5" w15:restartNumberingAfterBreak="0">
    <w:nsid w:val="005E695E"/>
    <w:multiLevelType w:val="multilevel"/>
    <w:tmpl w:val="00000001"/>
    <w:name w:val="HTML-List61873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6" w15:restartNumberingAfterBreak="0">
    <w:nsid w:val="005E696E"/>
    <w:multiLevelType w:val="multilevel"/>
    <w:tmpl w:val="00000002"/>
    <w:name w:val="HTML-List61873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7" w15:restartNumberingAfterBreak="0">
    <w:nsid w:val="005E6C99"/>
    <w:multiLevelType w:val="multilevel"/>
    <w:tmpl w:val="00000001"/>
    <w:name w:val="HTML-List61881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8" w15:restartNumberingAfterBreak="0">
    <w:nsid w:val="005E6F09"/>
    <w:multiLevelType w:val="multilevel"/>
    <w:tmpl w:val="00000001"/>
    <w:name w:val="HTML-List61888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9" w15:restartNumberingAfterBreak="0">
    <w:nsid w:val="005E7179"/>
    <w:multiLevelType w:val="multilevel"/>
    <w:tmpl w:val="00000001"/>
    <w:name w:val="HTML-List61894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0" w15:restartNumberingAfterBreak="0">
    <w:nsid w:val="005E733D"/>
    <w:multiLevelType w:val="multilevel"/>
    <w:tmpl w:val="00000001"/>
    <w:name w:val="HTML-List61898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1" w15:restartNumberingAfterBreak="0">
    <w:nsid w:val="005E7540"/>
    <w:multiLevelType w:val="multilevel"/>
    <w:tmpl w:val="00000001"/>
    <w:name w:val="HTML-List61904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2" w15:restartNumberingAfterBreak="0">
    <w:nsid w:val="005E77FE"/>
    <w:multiLevelType w:val="multilevel"/>
    <w:tmpl w:val="00000001"/>
    <w:name w:val="HTML-List61911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3" w15:restartNumberingAfterBreak="0">
    <w:nsid w:val="005E7A4F"/>
    <w:multiLevelType w:val="multilevel"/>
    <w:tmpl w:val="00000001"/>
    <w:name w:val="HTML-List61916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4" w15:restartNumberingAfterBreak="0">
    <w:nsid w:val="005E7CCE"/>
    <w:multiLevelType w:val="multilevel"/>
    <w:tmpl w:val="00000001"/>
    <w:name w:val="HTML-List6192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5" w15:restartNumberingAfterBreak="0">
    <w:nsid w:val="005E7FBB"/>
    <w:multiLevelType w:val="multilevel"/>
    <w:tmpl w:val="00000001"/>
    <w:name w:val="HTML-List61930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6" w15:restartNumberingAfterBreak="0">
    <w:nsid w:val="005E823B"/>
    <w:multiLevelType w:val="multilevel"/>
    <w:tmpl w:val="00000001"/>
    <w:name w:val="HTML-List61937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7" w15:restartNumberingAfterBreak="0">
    <w:nsid w:val="005E84BA"/>
    <w:multiLevelType w:val="multilevel"/>
    <w:tmpl w:val="00000001"/>
    <w:name w:val="HTML-List6194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8" w15:restartNumberingAfterBreak="0">
    <w:nsid w:val="005E86BD"/>
    <w:multiLevelType w:val="multilevel"/>
    <w:tmpl w:val="00000001"/>
    <w:name w:val="HTML-List61948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9" w15:restartNumberingAfterBreak="0">
    <w:nsid w:val="005E8A65"/>
    <w:multiLevelType w:val="multilevel"/>
    <w:tmpl w:val="00000001"/>
    <w:name w:val="HTML-List61958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0" w15:restartNumberingAfterBreak="0">
    <w:nsid w:val="005E8D04"/>
    <w:multiLevelType w:val="multilevel"/>
    <w:tmpl w:val="00000001"/>
    <w:name w:val="HTML-List61964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1" w15:restartNumberingAfterBreak="0">
    <w:nsid w:val="005E908D"/>
    <w:multiLevelType w:val="multilevel"/>
    <w:tmpl w:val="00000001"/>
    <w:name w:val="HTML-List61973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2" w15:restartNumberingAfterBreak="0">
    <w:nsid w:val="005E9406"/>
    <w:multiLevelType w:val="multilevel"/>
    <w:tmpl w:val="00000001"/>
    <w:name w:val="HTML-List61982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3" w15:restartNumberingAfterBreak="0">
    <w:nsid w:val="005E9770"/>
    <w:multiLevelType w:val="multilevel"/>
    <w:tmpl w:val="00000001"/>
    <w:name w:val="HTML-List61991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4" w15:restartNumberingAfterBreak="0">
    <w:nsid w:val="005E9ACA"/>
    <w:multiLevelType w:val="multilevel"/>
    <w:tmpl w:val="00000001"/>
    <w:name w:val="HTML-List6200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5" w15:restartNumberingAfterBreak="0">
    <w:nsid w:val="005E9AD9"/>
    <w:multiLevelType w:val="multilevel"/>
    <w:tmpl w:val="00000002"/>
    <w:name w:val="HTML-List62000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6" w15:restartNumberingAfterBreak="0">
    <w:nsid w:val="005E9E72"/>
    <w:multiLevelType w:val="multilevel"/>
    <w:tmpl w:val="00000001"/>
    <w:name w:val="HTML-List62009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7" w15:restartNumberingAfterBreak="0">
    <w:nsid w:val="005EA1FA"/>
    <w:multiLevelType w:val="multilevel"/>
    <w:tmpl w:val="00000001"/>
    <w:name w:val="HTML-List62018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8" w15:restartNumberingAfterBreak="0">
    <w:nsid w:val="005EA593"/>
    <w:multiLevelType w:val="multilevel"/>
    <w:tmpl w:val="00000001"/>
    <w:name w:val="HTML-List62027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9" w15:restartNumberingAfterBreak="0">
    <w:nsid w:val="005EA90C"/>
    <w:multiLevelType w:val="multilevel"/>
    <w:tmpl w:val="00000001"/>
    <w:name w:val="HTML-List62036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0" w15:restartNumberingAfterBreak="0">
    <w:nsid w:val="005EACB4"/>
    <w:multiLevelType w:val="multilevel"/>
    <w:tmpl w:val="00000001"/>
    <w:name w:val="HTML-List62045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1" w15:restartNumberingAfterBreak="0">
    <w:nsid w:val="005EB02D"/>
    <w:multiLevelType w:val="multilevel"/>
    <w:tmpl w:val="00000001"/>
    <w:name w:val="HTML-List62054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8" w15:restartNumberingAfterBreak="0">
    <w:nsid w:val="01099CB1"/>
    <w:multiLevelType w:val="multilevel"/>
    <w:tmpl w:val="00000001"/>
    <w:name w:val="HTML-List174071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9" w15:restartNumberingAfterBreak="0">
    <w:nsid w:val="01099CC0"/>
    <w:multiLevelType w:val="multilevel"/>
    <w:tmpl w:val="00000004"/>
    <w:name w:val="HTML-List174071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0" w15:restartNumberingAfterBreak="0">
    <w:nsid w:val="01099CD0"/>
    <w:multiLevelType w:val="multilevel"/>
    <w:tmpl w:val="00000008"/>
    <w:name w:val="HTML-List174071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1" w15:restartNumberingAfterBreak="0">
    <w:nsid w:val="01099D4D"/>
    <w:multiLevelType w:val="multilevel"/>
    <w:tmpl w:val="00000001"/>
    <w:name w:val="HTML-List174073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2" w15:restartNumberingAfterBreak="0">
    <w:nsid w:val="01099E08"/>
    <w:multiLevelType w:val="multilevel"/>
    <w:tmpl w:val="00000001"/>
    <w:name w:val="HTML-List174074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3" w15:restartNumberingAfterBreak="0">
    <w:nsid w:val="01099EA4"/>
    <w:multiLevelType w:val="multilevel"/>
    <w:tmpl w:val="00000001"/>
    <w:name w:val="HTML-List174076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4" w15:restartNumberingAfterBreak="0">
    <w:nsid w:val="0109A097"/>
    <w:multiLevelType w:val="multilevel"/>
    <w:tmpl w:val="00000001"/>
    <w:name w:val="HTML-List174081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5" w15:restartNumberingAfterBreak="0">
    <w:nsid w:val="0109A0A7"/>
    <w:multiLevelType w:val="multilevel"/>
    <w:tmpl w:val="00000002"/>
    <w:name w:val="HTML-List174081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6" w15:restartNumberingAfterBreak="0">
    <w:nsid w:val="0109A0B6"/>
    <w:multiLevelType w:val="multilevel"/>
    <w:tmpl w:val="00000005"/>
    <w:name w:val="HTML-List174081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7" w15:restartNumberingAfterBreak="0">
    <w:nsid w:val="0109A0F5"/>
    <w:multiLevelType w:val="multilevel"/>
    <w:tmpl w:val="00000001"/>
    <w:name w:val="HTML-List174082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8" w15:restartNumberingAfterBreak="0">
    <w:nsid w:val="0109A123"/>
    <w:multiLevelType w:val="multilevel"/>
    <w:tmpl w:val="00000001"/>
    <w:name w:val="HTML-List174082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9" w15:restartNumberingAfterBreak="0">
    <w:nsid w:val="0109A143"/>
    <w:multiLevelType w:val="multilevel"/>
    <w:tmpl w:val="00000001"/>
    <w:name w:val="HTML-List174083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0" w15:restartNumberingAfterBreak="0">
    <w:nsid w:val="0109A162"/>
    <w:multiLevelType w:val="multilevel"/>
    <w:tmpl w:val="00000001"/>
    <w:name w:val="HTML-List174083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1" w15:restartNumberingAfterBreak="0">
    <w:nsid w:val="0109A24C"/>
    <w:multiLevelType w:val="multilevel"/>
    <w:tmpl w:val="00000001"/>
    <w:name w:val="HTML-List174085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2" w15:restartNumberingAfterBreak="0">
    <w:nsid w:val="0109A2D8"/>
    <w:multiLevelType w:val="multilevel"/>
    <w:tmpl w:val="00000001"/>
    <w:name w:val="HTML-List174087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3" w15:restartNumberingAfterBreak="0">
    <w:nsid w:val="0109A2F7"/>
    <w:multiLevelType w:val="multilevel"/>
    <w:tmpl w:val="00000001"/>
    <w:name w:val="HTML-List174087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4" w15:restartNumberingAfterBreak="0">
    <w:nsid w:val="0109A317"/>
    <w:multiLevelType w:val="multilevel"/>
    <w:tmpl w:val="00000001"/>
    <w:name w:val="HTML-List174087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5" w15:restartNumberingAfterBreak="0">
    <w:nsid w:val="0109A345"/>
    <w:multiLevelType w:val="multilevel"/>
    <w:tmpl w:val="00000001"/>
    <w:name w:val="HTML-List174088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6" w15:restartNumberingAfterBreak="0">
    <w:nsid w:val="0109A42F"/>
    <w:multiLevelType w:val="multilevel"/>
    <w:tmpl w:val="00000001"/>
    <w:name w:val="HTML-List174090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7" w15:restartNumberingAfterBreak="0">
    <w:nsid w:val="0109A43F"/>
    <w:multiLevelType w:val="multilevel"/>
    <w:tmpl w:val="00000005"/>
    <w:name w:val="HTML-List174090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8" w15:restartNumberingAfterBreak="0">
    <w:nsid w:val="0109A4BC"/>
    <w:multiLevelType w:val="multilevel"/>
    <w:tmpl w:val="00000001"/>
    <w:name w:val="HTML-List174092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9" w15:restartNumberingAfterBreak="0">
    <w:nsid w:val="0109A558"/>
    <w:multiLevelType w:val="multilevel"/>
    <w:tmpl w:val="00000001"/>
    <w:name w:val="HTML-List174093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0" w15:restartNumberingAfterBreak="0">
    <w:nsid w:val="0109A577"/>
    <w:multiLevelType w:val="multilevel"/>
    <w:tmpl w:val="00000001"/>
    <w:name w:val="HTML-List174093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1" w15:restartNumberingAfterBreak="0">
    <w:nsid w:val="0109A596"/>
    <w:multiLevelType w:val="multilevel"/>
    <w:tmpl w:val="00000001"/>
    <w:name w:val="HTML-List174094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2" w15:restartNumberingAfterBreak="0">
    <w:nsid w:val="0109A5A6"/>
    <w:multiLevelType w:val="multilevel"/>
    <w:tmpl w:val="00000002"/>
    <w:name w:val="HTML-List174094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3" w15:restartNumberingAfterBreak="0">
    <w:nsid w:val="0109A5C5"/>
    <w:multiLevelType w:val="multilevel"/>
    <w:tmpl w:val="00000001"/>
    <w:name w:val="HTML-List174094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4" w15:restartNumberingAfterBreak="0">
    <w:nsid w:val="0109A69F"/>
    <w:multiLevelType w:val="multilevel"/>
    <w:tmpl w:val="00000001"/>
    <w:name w:val="HTML-List174096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5" w15:restartNumberingAfterBreak="0">
    <w:nsid w:val="0109A6BF"/>
    <w:multiLevelType w:val="multilevel"/>
    <w:tmpl w:val="00000001"/>
    <w:name w:val="HTML-List174097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6" w15:restartNumberingAfterBreak="0">
    <w:nsid w:val="0109A6DE"/>
    <w:multiLevelType w:val="multilevel"/>
    <w:tmpl w:val="00000001"/>
    <w:name w:val="HTML-List174097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7" w15:restartNumberingAfterBreak="0">
    <w:nsid w:val="0109A7C8"/>
    <w:multiLevelType w:val="multilevel"/>
    <w:tmpl w:val="00000001"/>
    <w:name w:val="HTML-List174099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8" w15:restartNumberingAfterBreak="0">
    <w:nsid w:val="0109A7D7"/>
    <w:multiLevelType w:val="multilevel"/>
    <w:tmpl w:val="00000007"/>
    <w:name w:val="HTML-List174100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9" w15:restartNumberingAfterBreak="0">
    <w:nsid w:val="0109A7E7"/>
    <w:multiLevelType w:val="multilevel"/>
    <w:tmpl w:val="00000014"/>
    <w:name w:val="HTML-List174100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0" w15:restartNumberingAfterBreak="0">
    <w:nsid w:val="0109A864"/>
    <w:multiLevelType w:val="multilevel"/>
    <w:tmpl w:val="00000001"/>
    <w:name w:val="HTML-List174101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1" w15:restartNumberingAfterBreak="0">
    <w:nsid w:val="0109A893"/>
    <w:multiLevelType w:val="multilevel"/>
    <w:tmpl w:val="00000001"/>
    <w:name w:val="HTML-List174101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2" w15:restartNumberingAfterBreak="0">
    <w:nsid w:val="0109A8A2"/>
    <w:multiLevelType w:val="multilevel"/>
    <w:tmpl w:val="00000005"/>
    <w:name w:val="HTML-List174102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3" w15:restartNumberingAfterBreak="0">
    <w:nsid w:val="0109A8D1"/>
    <w:multiLevelType w:val="multilevel"/>
    <w:tmpl w:val="00000001"/>
    <w:name w:val="HTML-List174102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4" w15:restartNumberingAfterBreak="0">
    <w:nsid w:val="0109A8F0"/>
    <w:multiLevelType w:val="multilevel"/>
    <w:tmpl w:val="00000001"/>
    <w:name w:val="HTML-List174102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5" w15:restartNumberingAfterBreak="0">
    <w:nsid w:val="0109A90F"/>
    <w:multiLevelType w:val="multilevel"/>
    <w:tmpl w:val="00000001"/>
    <w:name w:val="HTML-List17410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6" w15:restartNumberingAfterBreak="0">
    <w:nsid w:val="0109A92F"/>
    <w:multiLevelType w:val="multilevel"/>
    <w:tmpl w:val="00000001"/>
    <w:name w:val="HTML-List17410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7" w15:restartNumberingAfterBreak="0">
    <w:nsid w:val="0109AA19"/>
    <w:multiLevelType w:val="multilevel"/>
    <w:tmpl w:val="00000001"/>
    <w:name w:val="HTML-List174105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8" w15:restartNumberingAfterBreak="0">
    <w:nsid w:val="0109AA38"/>
    <w:multiLevelType w:val="multilevel"/>
    <w:tmpl w:val="00000001"/>
    <w:name w:val="HTML-List174106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9" w15:restartNumberingAfterBreak="0">
    <w:nsid w:val="0109AA67"/>
    <w:multiLevelType w:val="multilevel"/>
    <w:tmpl w:val="00000001"/>
    <w:name w:val="HTML-List17410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0" w15:restartNumberingAfterBreak="0">
    <w:nsid w:val="0109AB51"/>
    <w:multiLevelType w:val="multilevel"/>
    <w:tmpl w:val="00000001"/>
    <w:name w:val="HTML-List174108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1" w15:restartNumberingAfterBreak="0">
    <w:nsid w:val="0109AB70"/>
    <w:multiLevelType w:val="multilevel"/>
    <w:tmpl w:val="00000001"/>
    <w:name w:val="HTML-List174109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2" w15:restartNumberingAfterBreak="0">
    <w:nsid w:val="0109AB8F"/>
    <w:multiLevelType w:val="multilevel"/>
    <w:tmpl w:val="00000001"/>
    <w:name w:val="HTML-List174109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3" w15:restartNumberingAfterBreak="0">
    <w:nsid w:val="0109AB9F"/>
    <w:multiLevelType w:val="multilevel"/>
    <w:tmpl w:val="00000002"/>
    <w:name w:val="HTML-List174109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4" w15:restartNumberingAfterBreak="0">
    <w:nsid w:val="0109ABBE"/>
    <w:multiLevelType w:val="multilevel"/>
    <w:tmpl w:val="00000001"/>
    <w:name w:val="HTML-List174110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5" w15:restartNumberingAfterBreak="0">
    <w:nsid w:val="0109ABED"/>
    <w:multiLevelType w:val="multilevel"/>
    <w:tmpl w:val="00000001"/>
    <w:name w:val="HTML-List174110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6" w15:restartNumberingAfterBreak="0">
    <w:nsid w:val="0109ABFC"/>
    <w:multiLevelType w:val="multilevel"/>
    <w:tmpl w:val="00000004"/>
    <w:name w:val="HTML-List174110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7" w15:restartNumberingAfterBreak="0">
    <w:nsid w:val="0109ACD7"/>
    <w:multiLevelType w:val="multilevel"/>
    <w:tmpl w:val="00000001"/>
    <w:name w:val="HTML-List174112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8" w15:restartNumberingAfterBreak="0">
    <w:nsid w:val="0109AD15"/>
    <w:multiLevelType w:val="multilevel"/>
    <w:tmpl w:val="00000001"/>
    <w:name w:val="HTML-List174113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9" w15:restartNumberingAfterBreak="0">
    <w:nsid w:val="0109ADE0"/>
    <w:multiLevelType w:val="multilevel"/>
    <w:tmpl w:val="00000001"/>
    <w:name w:val="HTML-List174115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0" w15:restartNumberingAfterBreak="0">
    <w:nsid w:val="0109ADFF"/>
    <w:multiLevelType w:val="multilevel"/>
    <w:tmpl w:val="00000001"/>
    <w:name w:val="HTML-List174115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1" w15:restartNumberingAfterBreak="0">
    <w:nsid w:val="0109AE2E"/>
    <w:multiLevelType w:val="multilevel"/>
    <w:tmpl w:val="00000001"/>
    <w:name w:val="HTML-List174116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2" w15:restartNumberingAfterBreak="0">
    <w:nsid w:val="0109B07F"/>
    <w:multiLevelType w:val="multilevel"/>
    <w:tmpl w:val="00000001"/>
    <w:name w:val="HTML-List174122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3" w15:restartNumberingAfterBreak="0">
    <w:nsid w:val="0109B0CD"/>
    <w:multiLevelType w:val="multilevel"/>
    <w:tmpl w:val="00000001"/>
    <w:name w:val="HTML-List174123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4" w15:restartNumberingAfterBreak="0">
    <w:nsid w:val="0109B0FB"/>
    <w:multiLevelType w:val="multilevel"/>
    <w:tmpl w:val="00000001"/>
    <w:name w:val="HTML-List174123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5" w15:restartNumberingAfterBreak="0">
    <w:nsid w:val="0109B11B"/>
    <w:multiLevelType w:val="multilevel"/>
    <w:tmpl w:val="00000001"/>
    <w:name w:val="HTML-List174123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6" w15:restartNumberingAfterBreak="0">
    <w:nsid w:val="0109B1C6"/>
    <w:multiLevelType w:val="multilevel"/>
    <w:tmpl w:val="00000001"/>
    <w:name w:val="HTML-List174125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7" w15:restartNumberingAfterBreak="0">
    <w:nsid w:val="0109B1F5"/>
    <w:multiLevelType w:val="multilevel"/>
    <w:tmpl w:val="00000001"/>
    <w:name w:val="HTML-List174125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8" w15:restartNumberingAfterBreak="0">
    <w:nsid w:val="0109B253"/>
    <w:multiLevelType w:val="multilevel"/>
    <w:tmpl w:val="00000001"/>
    <w:name w:val="HTML-List174126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9" w15:restartNumberingAfterBreak="0">
    <w:nsid w:val="0109B2CF"/>
    <w:multiLevelType w:val="multilevel"/>
    <w:tmpl w:val="00000001"/>
    <w:name w:val="HTML-List174128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0" w15:restartNumberingAfterBreak="0">
    <w:nsid w:val="0109B2EF"/>
    <w:multiLevelType w:val="multilevel"/>
    <w:tmpl w:val="00000001"/>
    <w:name w:val="HTML-List174128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1" w15:restartNumberingAfterBreak="0">
    <w:nsid w:val="0109B31D"/>
    <w:multiLevelType w:val="multilevel"/>
    <w:tmpl w:val="00000001"/>
    <w:name w:val="HTML-List174128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2" w15:restartNumberingAfterBreak="0">
    <w:nsid w:val="0109B38B"/>
    <w:multiLevelType w:val="multilevel"/>
    <w:tmpl w:val="00000001"/>
    <w:name w:val="HTML-List174130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3" w15:restartNumberingAfterBreak="0">
    <w:nsid w:val="0109B39A"/>
    <w:multiLevelType w:val="multilevel"/>
    <w:tmpl w:val="00000002"/>
    <w:name w:val="HTML-List174130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4" w15:restartNumberingAfterBreak="0">
    <w:nsid w:val="0109B3BA"/>
    <w:multiLevelType w:val="multilevel"/>
    <w:tmpl w:val="00000001"/>
    <w:name w:val="HTML-List174130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5" w15:restartNumberingAfterBreak="0">
    <w:nsid w:val="0109B427"/>
    <w:multiLevelType w:val="multilevel"/>
    <w:tmpl w:val="00000001"/>
    <w:name w:val="HTML-List174131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6" w15:restartNumberingAfterBreak="0">
    <w:nsid w:val="0109B4F2"/>
    <w:multiLevelType w:val="multilevel"/>
    <w:tmpl w:val="00000001"/>
    <w:name w:val="HTML-List17413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7" w15:restartNumberingAfterBreak="0">
    <w:nsid w:val="0109B511"/>
    <w:multiLevelType w:val="multilevel"/>
    <w:tmpl w:val="00000001"/>
    <w:name w:val="HTML-List174133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8" w15:restartNumberingAfterBreak="0">
    <w:nsid w:val="0109B540"/>
    <w:multiLevelType w:val="multilevel"/>
    <w:tmpl w:val="00000001"/>
    <w:name w:val="HTML-List174134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9" w15:restartNumberingAfterBreak="0">
    <w:nsid w:val="0109B55F"/>
    <w:multiLevelType w:val="multilevel"/>
    <w:tmpl w:val="00000001"/>
    <w:name w:val="HTML-List17413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0" w15:restartNumberingAfterBreak="0">
    <w:nsid w:val="0109B58E"/>
    <w:multiLevelType w:val="multilevel"/>
    <w:tmpl w:val="00000001"/>
    <w:name w:val="HTML-List174135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1" w15:restartNumberingAfterBreak="0">
    <w:nsid w:val="0109B5BC"/>
    <w:multiLevelType w:val="multilevel"/>
    <w:tmpl w:val="00000001"/>
    <w:name w:val="HTML-List17413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2" w15:restartNumberingAfterBreak="0">
    <w:nsid w:val="0109B5EB"/>
    <w:multiLevelType w:val="multilevel"/>
    <w:tmpl w:val="00000001"/>
    <w:name w:val="HTML-List174136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3" w15:restartNumberingAfterBreak="0">
    <w:nsid w:val="0109B60A"/>
    <w:multiLevelType w:val="multilevel"/>
    <w:tmpl w:val="00000001"/>
    <w:name w:val="HTML-List174136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4" w15:restartNumberingAfterBreak="0">
    <w:nsid w:val="0109B639"/>
    <w:multiLevelType w:val="multilevel"/>
    <w:tmpl w:val="00000001"/>
    <w:name w:val="HTML-List174136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5" w15:restartNumberingAfterBreak="0">
    <w:nsid w:val="0109B668"/>
    <w:multiLevelType w:val="multilevel"/>
    <w:tmpl w:val="00000001"/>
    <w:name w:val="HTML-List174137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6" w15:restartNumberingAfterBreak="0">
    <w:nsid w:val="0109B697"/>
    <w:multiLevelType w:val="multilevel"/>
    <w:tmpl w:val="00000001"/>
    <w:name w:val="HTML-List174137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7" w15:restartNumberingAfterBreak="0">
    <w:nsid w:val="0109B6B6"/>
    <w:multiLevelType w:val="multilevel"/>
    <w:tmpl w:val="00000001"/>
    <w:name w:val="HTML-List174138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8" w15:restartNumberingAfterBreak="0">
    <w:nsid w:val="0109B6E5"/>
    <w:multiLevelType w:val="multilevel"/>
    <w:tmpl w:val="00000001"/>
    <w:name w:val="HTML-List174138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9" w15:restartNumberingAfterBreak="0">
    <w:nsid w:val="0109B762"/>
    <w:multiLevelType w:val="multilevel"/>
    <w:tmpl w:val="00000001"/>
    <w:name w:val="HTML-List174139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0" w15:restartNumberingAfterBreak="0">
    <w:nsid w:val="0109B7EE"/>
    <w:multiLevelType w:val="multilevel"/>
    <w:tmpl w:val="00000001"/>
    <w:name w:val="HTML-List174141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1" w15:restartNumberingAfterBreak="0">
    <w:nsid w:val="0109BBE4"/>
    <w:multiLevelType w:val="multilevel"/>
    <w:tmpl w:val="00000001"/>
    <w:name w:val="HTML-List174151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2" w15:restartNumberingAfterBreak="0">
    <w:nsid w:val="0109BC03"/>
    <w:multiLevelType w:val="multilevel"/>
    <w:tmpl w:val="00000001"/>
    <w:name w:val="HTML-List17415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3" w15:restartNumberingAfterBreak="0">
    <w:nsid w:val="0109BC32"/>
    <w:multiLevelType w:val="multilevel"/>
    <w:tmpl w:val="00000001"/>
    <w:name w:val="HTML-List174152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4" w15:restartNumberingAfterBreak="0">
    <w:nsid w:val="0109BC51"/>
    <w:multiLevelType w:val="multilevel"/>
    <w:tmpl w:val="00000001"/>
    <w:name w:val="HTML-List174152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5" w15:restartNumberingAfterBreak="0">
    <w:nsid w:val="0109BC80"/>
    <w:multiLevelType w:val="multilevel"/>
    <w:tmpl w:val="00000001"/>
    <w:name w:val="HTML-List17415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6" w15:restartNumberingAfterBreak="0">
    <w:nsid w:val="0109BD3B"/>
    <w:multiLevelType w:val="multilevel"/>
    <w:tmpl w:val="00000001"/>
    <w:name w:val="HTML-List174154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7" w15:restartNumberingAfterBreak="0">
    <w:nsid w:val="0109BD99"/>
    <w:multiLevelType w:val="multilevel"/>
    <w:tmpl w:val="00000001"/>
    <w:name w:val="HTML-List174155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8" w15:restartNumberingAfterBreak="0">
    <w:nsid w:val="0109BDF6"/>
    <w:multiLevelType w:val="multilevel"/>
    <w:tmpl w:val="00000001"/>
    <w:name w:val="HTML-List174156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9" w15:restartNumberingAfterBreak="0">
    <w:nsid w:val="0109BE44"/>
    <w:multiLevelType w:val="multilevel"/>
    <w:tmpl w:val="00000001"/>
    <w:name w:val="HTML-List174157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0" w15:restartNumberingAfterBreak="0">
    <w:nsid w:val="0109C009"/>
    <w:multiLevelType w:val="multilevel"/>
    <w:tmpl w:val="00000001"/>
    <w:name w:val="HTML-List174162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1" w15:restartNumberingAfterBreak="0">
    <w:nsid w:val="0109C038"/>
    <w:multiLevelType w:val="multilevel"/>
    <w:tmpl w:val="00000001"/>
    <w:name w:val="HTML-List174162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2" w15:restartNumberingAfterBreak="0">
    <w:nsid w:val="0109C057"/>
    <w:multiLevelType w:val="multilevel"/>
    <w:tmpl w:val="00000001"/>
    <w:name w:val="HTML-List174162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3" w15:restartNumberingAfterBreak="0">
    <w:nsid w:val="0109C066"/>
    <w:multiLevelType w:val="multilevel"/>
    <w:tmpl w:val="00000002"/>
    <w:name w:val="HTML-List174162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4" w15:restartNumberingAfterBreak="0">
    <w:nsid w:val="0109C3A1"/>
    <w:multiLevelType w:val="multilevel"/>
    <w:tmpl w:val="00000001"/>
    <w:name w:val="HTML-List17417121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5" w15:restartNumberingAfterBreak="0">
    <w:nsid w:val="0133940A"/>
    <w:multiLevelType w:val="multilevel"/>
    <w:tmpl w:val="00000001"/>
    <w:name w:val="HTML-List201574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6" w15:restartNumberingAfterBreak="0">
    <w:nsid w:val="01339783"/>
    <w:multiLevelType w:val="multilevel"/>
    <w:tmpl w:val="00000001"/>
    <w:name w:val="HTML-List201583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7" w15:restartNumberingAfterBreak="0">
    <w:nsid w:val="01339F7F"/>
    <w:multiLevelType w:val="multilevel"/>
    <w:tmpl w:val="00000001"/>
    <w:name w:val="HTML-List201603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8" w15:restartNumberingAfterBreak="0">
    <w:nsid w:val="0133A440"/>
    <w:multiLevelType w:val="multilevel"/>
    <w:tmpl w:val="00000001"/>
    <w:name w:val="HTML-List201616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9" w15:restartNumberingAfterBreak="0">
    <w:nsid w:val="0133AD06"/>
    <w:multiLevelType w:val="multilevel"/>
    <w:tmpl w:val="00000001"/>
    <w:name w:val="HTML-List201638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0" w15:restartNumberingAfterBreak="0">
    <w:nsid w:val="0133AD16"/>
    <w:multiLevelType w:val="multilevel"/>
    <w:tmpl w:val="00000002"/>
    <w:name w:val="HTML-List20163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1" w15:restartNumberingAfterBreak="0">
    <w:nsid w:val="0133B1D7"/>
    <w:multiLevelType w:val="multilevel"/>
    <w:tmpl w:val="00000001"/>
    <w:name w:val="HTML-List201650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2" w15:restartNumberingAfterBreak="0">
    <w:nsid w:val="0133B5CD"/>
    <w:multiLevelType w:val="multilevel"/>
    <w:tmpl w:val="00000001"/>
    <w:name w:val="HTML-List201660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3" w15:restartNumberingAfterBreak="0">
    <w:nsid w:val="0133B956"/>
    <w:multiLevelType w:val="multilevel"/>
    <w:tmpl w:val="00000001"/>
    <w:name w:val="HTML-List201669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4" w15:restartNumberingAfterBreak="0">
    <w:nsid w:val="0133C325"/>
    <w:multiLevelType w:val="multilevel"/>
    <w:tmpl w:val="00000001"/>
    <w:name w:val="HTML-List201695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5" w15:restartNumberingAfterBreak="0">
    <w:nsid w:val="0133CA46"/>
    <w:multiLevelType w:val="multilevel"/>
    <w:tmpl w:val="00000001"/>
    <w:name w:val="HTML-List20171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6" w15:restartNumberingAfterBreak="0">
    <w:nsid w:val="0133CE9A"/>
    <w:multiLevelType w:val="multilevel"/>
    <w:tmpl w:val="00000001"/>
    <w:name w:val="HTML-List201724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7" w15:restartNumberingAfterBreak="0">
    <w:nsid w:val="0133D232"/>
    <w:multiLevelType w:val="multilevel"/>
    <w:tmpl w:val="00000001"/>
    <w:name w:val="HTML-List20173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8" w15:restartNumberingAfterBreak="0">
    <w:nsid w:val="0133D6D4"/>
    <w:multiLevelType w:val="multilevel"/>
    <w:tmpl w:val="00000001"/>
    <w:name w:val="HTML-List201745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9" w15:restartNumberingAfterBreak="0">
    <w:nsid w:val="0133D6E4"/>
    <w:multiLevelType w:val="multilevel"/>
    <w:tmpl w:val="00000002"/>
    <w:name w:val="HTML-List20174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0" w15:restartNumberingAfterBreak="0">
    <w:nsid w:val="0133E15F"/>
    <w:multiLevelType w:val="multilevel"/>
    <w:tmpl w:val="00000001"/>
    <w:name w:val="HTML-List201772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1" w15:restartNumberingAfterBreak="0">
    <w:nsid w:val="0133E16E"/>
    <w:multiLevelType w:val="multilevel"/>
    <w:tmpl w:val="00000003"/>
    <w:name w:val="HTML-List201772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2" w15:restartNumberingAfterBreak="0">
    <w:nsid w:val="0133F01E"/>
    <w:multiLevelType w:val="multilevel"/>
    <w:tmpl w:val="00000001"/>
    <w:name w:val="HTML-List201810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3" w15:restartNumberingAfterBreak="0">
    <w:nsid w:val="0133FBF0"/>
    <w:multiLevelType w:val="multilevel"/>
    <w:tmpl w:val="00000001"/>
    <w:name w:val="HTML-List201840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4" w15:restartNumberingAfterBreak="0">
    <w:nsid w:val="0134092A"/>
    <w:multiLevelType w:val="multilevel"/>
    <w:tmpl w:val="00000001"/>
    <w:name w:val="HTML-List201874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5" w15:restartNumberingAfterBreak="0">
    <w:nsid w:val="01340F80"/>
    <w:multiLevelType w:val="multilevel"/>
    <w:tmpl w:val="00000001"/>
    <w:name w:val="HTML-List201890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6" w15:restartNumberingAfterBreak="0">
    <w:nsid w:val="01340F90"/>
    <w:multiLevelType w:val="multilevel"/>
    <w:tmpl w:val="00000002"/>
    <w:name w:val="HTML-List2018907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7" w15:restartNumberingAfterBreak="0">
    <w:nsid w:val="013414AE"/>
    <w:multiLevelType w:val="multilevel"/>
    <w:tmpl w:val="00000001"/>
    <w:name w:val="HTML-List201903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8" w15:restartNumberingAfterBreak="0">
    <w:nsid w:val="01341950"/>
    <w:multiLevelType w:val="multilevel"/>
    <w:tmpl w:val="00000001"/>
    <w:name w:val="HTML-List201915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9" w15:restartNumberingAfterBreak="0">
    <w:nsid w:val="01341D27"/>
    <w:multiLevelType w:val="multilevel"/>
    <w:tmpl w:val="00000001"/>
    <w:name w:val="HTML-List201925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0" w15:restartNumberingAfterBreak="0">
    <w:nsid w:val="01342429"/>
    <w:multiLevelType w:val="multilevel"/>
    <w:tmpl w:val="00000001"/>
    <w:name w:val="HTML-List201943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1" w15:restartNumberingAfterBreak="0">
    <w:nsid w:val="013427E0"/>
    <w:multiLevelType w:val="multilevel"/>
    <w:tmpl w:val="00000001"/>
    <w:name w:val="HTML-List20195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2" w15:restartNumberingAfterBreak="0">
    <w:nsid w:val="01342C24"/>
    <w:multiLevelType w:val="multilevel"/>
    <w:tmpl w:val="00000001"/>
    <w:name w:val="HTML-List201963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3" w15:restartNumberingAfterBreak="0">
    <w:nsid w:val="01342FAD"/>
    <w:multiLevelType w:val="multilevel"/>
    <w:tmpl w:val="00000001"/>
    <w:name w:val="HTML-List201972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4" w15:restartNumberingAfterBreak="0">
    <w:nsid w:val="01343336"/>
    <w:multiLevelType w:val="multilevel"/>
    <w:tmpl w:val="00000001"/>
    <w:name w:val="HTML-List201981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5" w15:restartNumberingAfterBreak="0">
    <w:nsid w:val="01343632"/>
    <w:multiLevelType w:val="multilevel"/>
    <w:tmpl w:val="00000001"/>
    <w:name w:val="HTML-List201989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6" w15:restartNumberingAfterBreak="0">
    <w:nsid w:val="01343642"/>
    <w:multiLevelType w:val="multilevel"/>
    <w:tmpl w:val="00000002"/>
    <w:name w:val="HTML-List201989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7" w15:restartNumberingAfterBreak="0">
    <w:nsid w:val="0134398C"/>
    <w:multiLevelType w:val="multilevel"/>
    <w:tmpl w:val="00000001"/>
    <w:name w:val="HTML-List201998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8" w15:restartNumberingAfterBreak="0">
    <w:nsid w:val="01343DD0"/>
    <w:multiLevelType w:val="multilevel"/>
    <w:tmpl w:val="00000001"/>
    <w:name w:val="HTML-List202009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9" w15:restartNumberingAfterBreak="0">
    <w:nsid w:val="01343DE0"/>
    <w:multiLevelType w:val="multilevel"/>
    <w:tmpl w:val="00000002"/>
    <w:name w:val="HTML-List202009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0" w15:restartNumberingAfterBreak="0">
    <w:nsid w:val="01344169"/>
    <w:multiLevelType w:val="multilevel"/>
    <w:tmpl w:val="00000001"/>
    <w:name w:val="HTML-List202018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1" w15:restartNumberingAfterBreak="0">
    <w:nsid w:val="013445EB"/>
    <w:multiLevelType w:val="multilevel"/>
    <w:tmpl w:val="00000001"/>
    <w:name w:val="HTML-List202029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2" w15:restartNumberingAfterBreak="0">
    <w:nsid w:val="01344993"/>
    <w:multiLevelType w:val="multilevel"/>
    <w:tmpl w:val="00000001"/>
    <w:name w:val="HTML-List202039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3" w15:restartNumberingAfterBreak="0">
    <w:nsid w:val="01344DA8"/>
    <w:multiLevelType w:val="multilevel"/>
    <w:tmpl w:val="00000001"/>
    <w:name w:val="HTML-List202049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4" w15:restartNumberingAfterBreak="0">
    <w:nsid w:val="0134522B"/>
    <w:multiLevelType w:val="multilevel"/>
    <w:tmpl w:val="00000001"/>
    <w:name w:val="HTML-List202061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5" w15:restartNumberingAfterBreak="0">
    <w:nsid w:val="013455E2"/>
    <w:multiLevelType w:val="multilevel"/>
    <w:tmpl w:val="00000001"/>
    <w:name w:val="HTML-List20207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6" w15:restartNumberingAfterBreak="0">
    <w:nsid w:val="013455F2"/>
    <w:multiLevelType w:val="multilevel"/>
    <w:tmpl w:val="00000002"/>
    <w:name w:val="HTML-List202070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7" w15:restartNumberingAfterBreak="0">
    <w:nsid w:val="01345C58"/>
    <w:multiLevelType w:val="multilevel"/>
    <w:tmpl w:val="00000001"/>
    <w:name w:val="HTML-List202087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8" w15:restartNumberingAfterBreak="0">
    <w:nsid w:val="013461D4"/>
    <w:multiLevelType w:val="multilevel"/>
    <w:tmpl w:val="00000001"/>
    <w:name w:val="HTML-List202101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9" w15:restartNumberingAfterBreak="0">
    <w:nsid w:val="013461E3"/>
    <w:multiLevelType w:val="multilevel"/>
    <w:tmpl w:val="00000002"/>
    <w:name w:val="HTML-List202101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0" w15:restartNumberingAfterBreak="0">
    <w:nsid w:val="013465CA"/>
    <w:multiLevelType w:val="multilevel"/>
    <w:tmpl w:val="00000001"/>
    <w:name w:val="HTML-List202111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1" w15:restartNumberingAfterBreak="0">
    <w:nsid w:val="01346EBF"/>
    <w:multiLevelType w:val="multilevel"/>
    <w:tmpl w:val="00000001"/>
    <w:name w:val="HTML-List202134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2" w15:restartNumberingAfterBreak="0">
    <w:nsid w:val="01346ECF"/>
    <w:multiLevelType w:val="multilevel"/>
    <w:tmpl w:val="00000002"/>
    <w:name w:val="HTML-List202134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3" w15:restartNumberingAfterBreak="0">
    <w:nsid w:val="01347229"/>
    <w:multiLevelType w:val="multilevel"/>
    <w:tmpl w:val="00000001"/>
    <w:name w:val="HTML-List20214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4" w15:restartNumberingAfterBreak="0">
    <w:nsid w:val="01347238"/>
    <w:multiLevelType w:val="multilevel"/>
    <w:tmpl w:val="00000002"/>
    <w:name w:val="HTML-List202143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5" w15:restartNumberingAfterBreak="0">
    <w:nsid w:val="0134764D"/>
    <w:multiLevelType w:val="multilevel"/>
    <w:tmpl w:val="00000001"/>
    <w:name w:val="HTML-List202153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6" w15:restartNumberingAfterBreak="0">
    <w:nsid w:val="0134765D"/>
    <w:multiLevelType w:val="multilevel"/>
    <w:tmpl w:val="00000002"/>
    <w:name w:val="HTML-List202153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7" w15:restartNumberingAfterBreak="0">
    <w:nsid w:val="01347A53"/>
    <w:multiLevelType w:val="multilevel"/>
    <w:tmpl w:val="00000001"/>
    <w:name w:val="HTML-List202164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8" w15:restartNumberingAfterBreak="0">
    <w:nsid w:val="01347E0B"/>
    <w:multiLevelType w:val="multilevel"/>
    <w:tmpl w:val="00000001"/>
    <w:name w:val="HTML-List202173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9" w15:restartNumberingAfterBreak="0">
    <w:nsid w:val="01348174"/>
    <w:multiLevelType w:val="multilevel"/>
    <w:tmpl w:val="00000001"/>
    <w:name w:val="HTML-List202182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0" w15:restartNumberingAfterBreak="0">
    <w:nsid w:val="013487AB"/>
    <w:multiLevelType w:val="multilevel"/>
    <w:tmpl w:val="00000001"/>
    <w:name w:val="HTML-List202198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1" w15:restartNumberingAfterBreak="0">
    <w:nsid w:val="01348D95"/>
    <w:multiLevelType w:val="multilevel"/>
    <w:tmpl w:val="00000001"/>
    <w:name w:val="HTML-List202213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2" w15:restartNumberingAfterBreak="0">
    <w:nsid w:val="013492D2"/>
    <w:multiLevelType w:val="multilevel"/>
    <w:tmpl w:val="00000001"/>
    <w:name w:val="HTML-List202226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3" w15:restartNumberingAfterBreak="0">
    <w:nsid w:val="01349800"/>
    <w:multiLevelType w:val="multilevel"/>
    <w:tmpl w:val="00000001"/>
    <w:name w:val="HTML-List202240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4" w15:restartNumberingAfterBreak="0">
    <w:nsid w:val="0134AD26"/>
    <w:multiLevelType w:val="multilevel"/>
    <w:tmpl w:val="00000001"/>
    <w:name w:val="HTML-List20229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5" w15:restartNumberingAfterBreak="0">
    <w:nsid w:val="0134B6E6"/>
    <w:multiLevelType w:val="multilevel"/>
    <w:tmpl w:val="00000001"/>
    <w:name w:val="HTML-List202319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6" w15:restartNumberingAfterBreak="0">
    <w:nsid w:val="0134BE93"/>
    <w:multiLevelType w:val="multilevel"/>
    <w:tmpl w:val="00000001"/>
    <w:name w:val="HTML-List202338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7" w15:restartNumberingAfterBreak="0">
    <w:nsid w:val="0134C91E"/>
    <w:multiLevelType w:val="multilevel"/>
    <w:tmpl w:val="00000001"/>
    <w:name w:val="HTML-List202365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8" w15:restartNumberingAfterBreak="0">
    <w:nsid w:val="0134D07E"/>
    <w:multiLevelType w:val="multilevel"/>
    <w:tmpl w:val="00000001"/>
    <w:name w:val="HTML-List202384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9" w15:restartNumberingAfterBreak="0">
    <w:nsid w:val="0134D7BE"/>
    <w:multiLevelType w:val="multilevel"/>
    <w:tmpl w:val="00000001"/>
    <w:name w:val="HTML-List202403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0" w15:restartNumberingAfterBreak="0">
    <w:nsid w:val="04677F34"/>
    <w:multiLevelType w:val="multilevel"/>
    <w:tmpl w:val="00000001"/>
    <w:name w:val="HTML-List738916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1" w15:restartNumberingAfterBreak="0">
    <w:nsid w:val="0467825F"/>
    <w:multiLevelType w:val="multilevel"/>
    <w:tmpl w:val="00000001"/>
    <w:name w:val="HTML-List738924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2" w15:restartNumberingAfterBreak="0">
    <w:nsid w:val="04678260"/>
    <w:multiLevelType w:val="multilevel"/>
    <w:tmpl w:val="00000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3" w15:restartNumberingAfterBreak="0">
    <w:nsid w:val="062B68A1"/>
    <w:multiLevelType w:val="multilevel"/>
    <w:tmpl w:val="00000001"/>
    <w:name w:val="HTML-List1035081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4" w15:restartNumberingAfterBreak="0">
    <w:nsid w:val="062B68C0"/>
    <w:multiLevelType w:val="multilevel"/>
    <w:tmpl w:val="00000002"/>
    <w:name w:val="HTML-List1035081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5" w15:restartNumberingAfterBreak="0">
    <w:nsid w:val="062B68D0"/>
    <w:multiLevelType w:val="multilevel"/>
    <w:tmpl w:val="00000008"/>
    <w:name w:val="HTML-List1035081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6" w15:restartNumberingAfterBreak="0">
    <w:nsid w:val="062B68E0"/>
    <w:multiLevelType w:val="multilevel"/>
    <w:tmpl w:val="0000000D"/>
    <w:name w:val="HTML-List103508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7" w15:restartNumberingAfterBreak="0">
    <w:nsid w:val="062B6A27"/>
    <w:multiLevelType w:val="multilevel"/>
    <w:tmpl w:val="00000001"/>
    <w:name w:val="HTML-List103508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8" w15:restartNumberingAfterBreak="0">
    <w:nsid w:val="062B6B40"/>
    <w:multiLevelType w:val="multilevel"/>
    <w:tmpl w:val="00000001"/>
    <w:name w:val="HTML-List1035088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9" w15:restartNumberingAfterBreak="0">
    <w:nsid w:val="062B6DA0"/>
    <w:multiLevelType w:val="multilevel"/>
    <w:tmpl w:val="00000001"/>
    <w:name w:val="HTML-List1035094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0" w15:restartNumberingAfterBreak="0">
    <w:nsid w:val="062B6DB0"/>
    <w:multiLevelType w:val="multilevel"/>
    <w:tmpl w:val="00000005"/>
    <w:name w:val="HTML-List1035094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1" w15:restartNumberingAfterBreak="0">
    <w:nsid w:val="062B6DC0"/>
    <w:multiLevelType w:val="multilevel"/>
    <w:tmpl w:val="00000007"/>
    <w:name w:val="HTML-List1035094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2" w15:restartNumberingAfterBreak="0">
    <w:nsid w:val="062B6E2D"/>
    <w:multiLevelType w:val="multilevel"/>
    <w:tmpl w:val="00000001"/>
    <w:name w:val="HTML-List1035095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3" w15:restartNumberingAfterBreak="0">
    <w:nsid w:val="062B6E6B"/>
    <w:multiLevelType w:val="multilevel"/>
    <w:tmpl w:val="00000001"/>
    <w:name w:val="HTML-List1035096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4" w15:restartNumberingAfterBreak="0">
    <w:nsid w:val="062B6E9A"/>
    <w:multiLevelType w:val="multilevel"/>
    <w:tmpl w:val="00000001"/>
    <w:name w:val="HTML-List1035096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5" w15:restartNumberingAfterBreak="0">
    <w:nsid w:val="062B7030"/>
    <w:multiLevelType w:val="multilevel"/>
    <w:tmpl w:val="00000001"/>
    <w:name w:val="HTML-List1035100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6" w15:restartNumberingAfterBreak="0">
    <w:nsid w:val="062B703F"/>
    <w:multiLevelType w:val="multilevel"/>
    <w:tmpl w:val="00000002"/>
    <w:name w:val="HTML-List1035100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7" w15:restartNumberingAfterBreak="0">
    <w:nsid w:val="062B709D"/>
    <w:multiLevelType w:val="multilevel"/>
    <w:tmpl w:val="00000001"/>
    <w:name w:val="HTML-List1035101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8" w15:restartNumberingAfterBreak="0">
    <w:nsid w:val="062B70EB"/>
    <w:multiLevelType w:val="multilevel"/>
    <w:tmpl w:val="00000001"/>
    <w:name w:val="HTML-List103510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9" w15:restartNumberingAfterBreak="0">
    <w:nsid w:val="062B7129"/>
    <w:multiLevelType w:val="multilevel"/>
    <w:tmpl w:val="00000001"/>
    <w:name w:val="HTML-List103510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0" w15:restartNumberingAfterBreak="0">
    <w:nsid w:val="062B7158"/>
    <w:multiLevelType w:val="multilevel"/>
    <w:tmpl w:val="00000001"/>
    <w:name w:val="HTML-List1035103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1" w15:restartNumberingAfterBreak="0">
    <w:nsid w:val="062B72BF"/>
    <w:multiLevelType w:val="multilevel"/>
    <w:tmpl w:val="00000001"/>
    <w:name w:val="HTML-List1035107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2" w15:restartNumberingAfterBreak="0">
    <w:nsid w:val="062B72CE"/>
    <w:multiLevelType w:val="multilevel"/>
    <w:tmpl w:val="00000004"/>
    <w:name w:val="HTML-List1035107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3" w15:restartNumberingAfterBreak="0">
    <w:nsid w:val="062B734B"/>
    <w:multiLevelType w:val="multilevel"/>
    <w:tmpl w:val="00000001"/>
    <w:name w:val="HTML-List1035108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4" w15:restartNumberingAfterBreak="0">
    <w:nsid w:val="062B73D8"/>
    <w:multiLevelType w:val="multilevel"/>
    <w:tmpl w:val="00000001"/>
    <w:name w:val="HTML-List1035110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5" w15:restartNumberingAfterBreak="0">
    <w:nsid w:val="062B7464"/>
    <w:multiLevelType w:val="multilevel"/>
    <w:tmpl w:val="00000001"/>
    <w:name w:val="HTML-List1035111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6" w15:restartNumberingAfterBreak="0">
    <w:nsid w:val="062B7483"/>
    <w:multiLevelType w:val="multilevel"/>
    <w:tmpl w:val="00000001"/>
    <w:name w:val="HTML-List103511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7" w15:restartNumberingAfterBreak="0">
    <w:nsid w:val="062B75AC"/>
    <w:multiLevelType w:val="multilevel"/>
    <w:tmpl w:val="00000001"/>
    <w:name w:val="HTML-List1035114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8" w15:restartNumberingAfterBreak="0">
    <w:nsid w:val="062B75DB"/>
    <w:multiLevelType w:val="multilevel"/>
    <w:tmpl w:val="00000001"/>
    <w:name w:val="HTML-List1035115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9" w15:restartNumberingAfterBreak="0">
    <w:nsid w:val="062B75FA"/>
    <w:multiLevelType w:val="multilevel"/>
    <w:tmpl w:val="00000001"/>
    <w:name w:val="HTML-List1035115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0" w15:restartNumberingAfterBreak="0">
    <w:nsid w:val="062B7751"/>
    <w:multiLevelType w:val="multilevel"/>
    <w:tmpl w:val="00000001"/>
    <w:name w:val="HTML-List103511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1" w15:restartNumberingAfterBreak="0">
    <w:nsid w:val="062B7761"/>
    <w:multiLevelType w:val="multilevel"/>
    <w:tmpl w:val="00000003"/>
    <w:name w:val="HTML-List1035119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2" w15:restartNumberingAfterBreak="0">
    <w:nsid w:val="062B7770"/>
    <w:multiLevelType w:val="multilevel"/>
    <w:tmpl w:val="00000006"/>
    <w:name w:val="HTML-List1035119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3" w15:restartNumberingAfterBreak="0">
    <w:nsid w:val="062B7780"/>
    <w:multiLevelType w:val="multilevel"/>
    <w:tmpl w:val="0000000F"/>
    <w:name w:val="HTML-List1035119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4" w15:restartNumberingAfterBreak="0">
    <w:nsid w:val="062B778F"/>
    <w:multiLevelType w:val="multilevel"/>
    <w:tmpl w:val="00000013"/>
    <w:name w:val="HTML-List1035119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5" w15:restartNumberingAfterBreak="0">
    <w:nsid w:val="062B781C"/>
    <w:multiLevelType w:val="multilevel"/>
    <w:tmpl w:val="00000001"/>
    <w:name w:val="HTML-List1035120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6" w15:restartNumberingAfterBreak="0">
    <w:nsid w:val="062B785A"/>
    <w:multiLevelType w:val="multilevel"/>
    <w:tmpl w:val="00000001"/>
    <w:name w:val="HTML-List1035121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7" w15:restartNumberingAfterBreak="0">
    <w:nsid w:val="062B786A"/>
    <w:multiLevelType w:val="multilevel"/>
    <w:tmpl w:val="00000005"/>
    <w:name w:val="HTML-List1035121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8" w15:restartNumberingAfterBreak="0">
    <w:nsid w:val="062B7899"/>
    <w:multiLevelType w:val="multilevel"/>
    <w:tmpl w:val="00000001"/>
    <w:name w:val="HTML-List1035122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9" w15:restartNumberingAfterBreak="0">
    <w:nsid w:val="062B78E7"/>
    <w:multiLevelType w:val="multilevel"/>
    <w:tmpl w:val="00000001"/>
    <w:name w:val="HTML-List1035122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0" w15:restartNumberingAfterBreak="0">
    <w:nsid w:val="062B7915"/>
    <w:multiLevelType w:val="multilevel"/>
    <w:tmpl w:val="00000001"/>
    <w:name w:val="HTML-List1035123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1" w15:restartNumberingAfterBreak="0">
    <w:nsid w:val="062B7935"/>
    <w:multiLevelType w:val="multilevel"/>
    <w:tmpl w:val="00000001"/>
    <w:name w:val="HTML-List1035123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2" w15:restartNumberingAfterBreak="0">
    <w:nsid w:val="062B7A7C"/>
    <w:multiLevelType w:val="multilevel"/>
    <w:tmpl w:val="00000001"/>
    <w:name w:val="HTML-List1035127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3" w15:restartNumberingAfterBreak="0">
    <w:nsid w:val="062B7A8C"/>
    <w:multiLevelType w:val="multilevel"/>
    <w:tmpl w:val="00000003"/>
    <w:name w:val="HTML-List1035127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4" w15:restartNumberingAfterBreak="0">
    <w:nsid w:val="062B7ACA"/>
    <w:multiLevelType w:val="multilevel"/>
    <w:tmpl w:val="00000001"/>
    <w:name w:val="HTML-List1035127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5" w15:restartNumberingAfterBreak="0">
    <w:nsid w:val="062B7AE9"/>
    <w:multiLevelType w:val="multilevel"/>
    <w:tmpl w:val="00000001"/>
    <w:name w:val="HTML-List1035128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6" w15:restartNumberingAfterBreak="0">
    <w:nsid w:val="062B7C31"/>
    <w:multiLevelType w:val="multilevel"/>
    <w:tmpl w:val="00000001"/>
    <w:name w:val="HTML-List1035131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7" w15:restartNumberingAfterBreak="0">
    <w:nsid w:val="062B7C41"/>
    <w:multiLevelType w:val="multilevel"/>
    <w:tmpl w:val="00000004"/>
    <w:name w:val="HTML-List1035131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8" w15:restartNumberingAfterBreak="0">
    <w:nsid w:val="062B7C6F"/>
    <w:multiLevelType w:val="multilevel"/>
    <w:tmpl w:val="00000001"/>
    <w:name w:val="HTML-List1035131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9" w15:restartNumberingAfterBreak="0">
    <w:nsid w:val="062B7C8F"/>
    <w:multiLevelType w:val="multilevel"/>
    <w:tmpl w:val="00000001"/>
    <w:name w:val="HTML-List1035132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0" w15:restartNumberingAfterBreak="0">
    <w:nsid w:val="062B7CBD"/>
    <w:multiLevelType w:val="multilevel"/>
    <w:tmpl w:val="00000001"/>
    <w:name w:val="HTML-List1035132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1" w15:restartNumberingAfterBreak="0">
    <w:nsid w:val="062B7CDD"/>
    <w:multiLevelType w:val="multilevel"/>
    <w:tmpl w:val="00000001"/>
    <w:name w:val="HTML-List1035133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2" w15:restartNumberingAfterBreak="0">
    <w:nsid w:val="062B7DF5"/>
    <w:multiLevelType w:val="multilevel"/>
    <w:tmpl w:val="00000001"/>
    <w:name w:val="HTML-List1035135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3" w15:restartNumberingAfterBreak="0">
    <w:nsid w:val="062B7E53"/>
    <w:multiLevelType w:val="multilevel"/>
    <w:tmpl w:val="00000001"/>
    <w:name w:val="HTML-List1035136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4" w15:restartNumberingAfterBreak="0">
    <w:nsid w:val="062B7F5C"/>
    <w:multiLevelType w:val="multilevel"/>
    <w:tmpl w:val="00000001"/>
    <w:name w:val="HTML-List1035139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5" w15:restartNumberingAfterBreak="0">
    <w:nsid w:val="062B7F8B"/>
    <w:multiLevelType w:val="multilevel"/>
    <w:tmpl w:val="00000001"/>
    <w:name w:val="HTML-List1035139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6" w15:restartNumberingAfterBreak="0">
    <w:nsid w:val="062B7FAA"/>
    <w:multiLevelType w:val="multilevel"/>
    <w:tmpl w:val="00000001"/>
    <w:name w:val="HTML-List1035140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7" w15:restartNumberingAfterBreak="0">
    <w:nsid w:val="062B9137"/>
    <w:multiLevelType w:val="multilevel"/>
    <w:tmpl w:val="00000001"/>
    <w:name w:val="HTML-List103518519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8" w15:restartNumberingAfterBreak="0">
    <w:nsid w:val="0DE9B83F"/>
    <w:multiLevelType w:val="multilevel"/>
    <w:tmpl w:val="00000001"/>
    <w:name w:val="HTML-List2334208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9" w15:restartNumberingAfterBreak="0">
    <w:nsid w:val="0DE9BB2C"/>
    <w:multiLevelType w:val="multilevel"/>
    <w:tmpl w:val="00000001"/>
    <w:name w:val="HTML-List2334216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0" w15:restartNumberingAfterBreak="0">
    <w:nsid w:val="0DE9BFFD"/>
    <w:multiLevelType w:val="multilevel"/>
    <w:tmpl w:val="00000001"/>
    <w:name w:val="HTML-List2334228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1" w15:restartNumberingAfterBreak="0">
    <w:nsid w:val="0DE9C2F9"/>
    <w:multiLevelType w:val="multilevel"/>
    <w:tmpl w:val="00000001"/>
    <w:name w:val="HTML-List233423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2" w15:restartNumberingAfterBreak="0">
    <w:nsid w:val="0DE9C53A"/>
    <w:multiLevelType w:val="multilevel"/>
    <w:tmpl w:val="00000001"/>
    <w:name w:val="HTML-List2334241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3" w15:restartNumberingAfterBreak="0">
    <w:nsid w:val="0DE9C76C"/>
    <w:multiLevelType w:val="multilevel"/>
    <w:tmpl w:val="00000001"/>
    <w:name w:val="HTML-List2334247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4" w15:restartNumberingAfterBreak="0">
    <w:nsid w:val="0DE9C940"/>
    <w:multiLevelType w:val="multilevel"/>
    <w:tmpl w:val="00000001"/>
    <w:name w:val="HTML-List2334252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5" w15:restartNumberingAfterBreak="0">
    <w:nsid w:val="0DE9CB24"/>
    <w:multiLevelType w:val="multilevel"/>
    <w:tmpl w:val="00000001"/>
    <w:name w:val="HTML-List2334257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6" w15:restartNumberingAfterBreak="0">
    <w:nsid w:val="0DE9CE10"/>
    <w:multiLevelType w:val="multilevel"/>
    <w:tmpl w:val="00000001"/>
    <w:name w:val="HTML-List2334264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7" w15:restartNumberingAfterBreak="0">
    <w:nsid w:val="0DE9D061"/>
    <w:multiLevelType w:val="multilevel"/>
    <w:tmpl w:val="00000001"/>
    <w:name w:val="HTML-List2334270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8" w15:restartNumberingAfterBreak="0">
    <w:nsid w:val="0DE9D2A2"/>
    <w:multiLevelType w:val="multilevel"/>
    <w:tmpl w:val="00000001"/>
    <w:name w:val="HTML-List2334276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9" w15:restartNumberingAfterBreak="0">
    <w:nsid w:val="0DE9D4D4"/>
    <w:multiLevelType w:val="multilevel"/>
    <w:tmpl w:val="00000001"/>
    <w:name w:val="HTML-List2334281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0" w15:restartNumberingAfterBreak="0">
    <w:nsid w:val="0DE9D706"/>
    <w:multiLevelType w:val="multilevel"/>
    <w:tmpl w:val="00000001"/>
    <w:name w:val="HTML-List2334287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1" w15:restartNumberingAfterBreak="0">
    <w:nsid w:val="0DE9D947"/>
    <w:multiLevelType w:val="multilevel"/>
    <w:tmpl w:val="00000001"/>
    <w:name w:val="HTML-List233429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2" w15:restartNumberingAfterBreak="0">
    <w:nsid w:val="0DE9D956"/>
    <w:multiLevelType w:val="multilevel"/>
    <w:tmpl w:val="00000002"/>
    <w:name w:val="HTML-List233429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3" w15:restartNumberingAfterBreak="0">
    <w:nsid w:val="0DE9DB98"/>
    <w:multiLevelType w:val="multilevel"/>
    <w:tmpl w:val="00000001"/>
    <w:name w:val="HTML-List2334299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4" w15:restartNumberingAfterBreak="0">
    <w:nsid w:val="0DE9DDC9"/>
    <w:multiLevelType w:val="multilevel"/>
    <w:tmpl w:val="00000001"/>
    <w:name w:val="HTML-List2334304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5" w15:restartNumberingAfterBreak="0">
    <w:nsid w:val="0DE9DF8E"/>
    <w:multiLevelType w:val="multilevel"/>
    <w:tmpl w:val="00000001"/>
    <w:name w:val="HTML-List2334309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6" w15:restartNumberingAfterBreak="0">
    <w:nsid w:val="0DE9E162"/>
    <w:multiLevelType w:val="multilevel"/>
    <w:tmpl w:val="00000001"/>
    <w:name w:val="HTML-List2334313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7" w15:restartNumberingAfterBreak="0">
    <w:nsid w:val="0DE9E336"/>
    <w:multiLevelType w:val="multilevel"/>
    <w:tmpl w:val="00000001"/>
    <w:name w:val="HTML-List233431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8" w15:restartNumberingAfterBreak="0">
    <w:nsid w:val="0DE9E50A"/>
    <w:multiLevelType w:val="multilevel"/>
    <w:tmpl w:val="00000001"/>
    <w:name w:val="HTML-List2334323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9" w15:restartNumberingAfterBreak="0">
    <w:nsid w:val="0DE9E6ED"/>
    <w:multiLevelType w:val="multilevel"/>
    <w:tmpl w:val="00000001"/>
    <w:name w:val="HTML-List2334328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0" w15:restartNumberingAfterBreak="0">
    <w:nsid w:val="0DE9E8B2"/>
    <w:multiLevelType w:val="multilevel"/>
    <w:tmpl w:val="00000001"/>
    <w:name w:val="HTML-List2334332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1" w15:restartNumberingAfterBreak="0">
    <w:nsid w:val="0DE9E8C1"/>
    <w:multiLevelType w:val="multilevel"/>
    <w:tmpl w:val="00000002"/>
    <w:name w:val="HTML-List23343328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2" w15:restartNumberingAfterBreak="0">
    <w:nsid w:val="0DE9EA86"/>
    <w:multiLevelType w:val="multilevel"/>
    <w:tmpl w:val="00000001"/>
    <w:name w:val="HTML-List2334337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3" w15:restartNumberingAfterBreak="0">
    <w:nsid w:val="0DE9ECC7"/>
    <w:multiLevelType w:val="multilevel"/>
    <w:tmpl w:val="00000001"/>
    <w:name w:val="HTML-List2334343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4" w15:restartNumberingAfterBreak="0">
    <w:nsid w:val="0DE9EEF8"/>
    <w:multiLevelType w:val="multilevel"/>
    <w:tmpl w:val="00000001"/>
    <w:name w:val="HTML-List23343487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5" w15:restartNumberingAfterBreak="0">
    <w:nsid w:val="0DE9F1A7"/>
    <w:multiLevelType w:val="multilevel"/>
    <w:tmpl w:val="00000001"/>
    <w:name w:val="HTML-List2334355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6" w15:restartNumberingAfterBreak="0">
    <w:nsid w:val="0DE9F3D8"/>
    <w:multiLevelType w:val="multilevel"/>
    <w:tmpl w:val="00000001"/>
    <w:name w:val="HTML-List2334361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7" w15:restartNumberingAfterBreak="0">
    <w:nsid w:val="0DE9F687"/>
    <w:multiLevelType w:val="multilevel"/>
    <w:tmpl w:val="00000001"/>
    <w:name w:val="HTML-List2334368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8" w15:restartNumberingAfterBreak="0">
    <w:nsid w:val="0DE9F696"/>
    <w:multiLevelType w:val="multilevel"/>
    <w:tmpl w:val="00000002"/>
    <w:name w:val="HTML-List2334368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9" w15:restartNumberingAfterBreak="0">
    <w:nsid w:val="0DE9F974"/>
    <w:multiLevelType w:val="multilevel"/>
    <w:tmpl w:val="00000001"/>
    <w:name w:val="HTML-List2334375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0" w15:restartNumberingAfterBreak="0">
    <w:nsid w:val="0DE9FC41"/>
    <w:multiLevelType w:val="multilevel"/>
    <w:tmpl w:val="00000001"/>
    <w:name w:val="HTML-List2334382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1" w15:restartNumberingAfterBreak="0">
    <w:nsid w:val="0DE9FF2E"/>
    <w:multiLevelType w:val="multilevel"/>
    <w:tmpl w:val="00000001"/>
    <w:name w:val="HTML-List2334390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2" w15:restartNumberingAfterBreak="0">
    <w:nsid w:val="0DEA01EC"/>
    <w:multiLevelType w:val="multilevel"/>
    <w:tmpl w:val="00000001"/>
    <w:name w:val="HTML-List2334397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3" w15:restartNumberingAfterBreak="0">
    <w:nsid w:val="0DEA044C"/>
    <w:multiLevelType w:val="multilevel"/>
    <w:tmpl w:val="00000001"/>
    <w:name w:val="HTML-List2334403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4" w15:restartNumberingAfterBreak="0">
    <w:nsid w:val="0DEA069D"/>
    <w:multiLevelType w:val="multilevel"/>
    <w:tmpl w:val="00000001"/>
    <w:name w:val="HTML-List2334409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5" w15:restartNumberingAfterBreak="0">
    <w:nsid w:val="0DEA0890"/>
    <w:multiLevelType w:val="multilevel"/>
    <w:tmpl w:val="00000001"/>
    <w:name w:val="HTML-List2334414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6" w15:restartNumberingAfterBreak="0">
    <w:nsid w:val="0DEA0BCB"/>
    <w:multiLevelType w:val="multilevel"/>
    <w:tmpl w:val="00000001"/>
    <w:name w:val="HTML-List233442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7" w15:restartNumberingAfterBreak="0">
    <w:nsid w:val="0DEA0FE0"/>
    <w:multiLevelType w:val="multilevel"/>
    <w:tmpl w:val="00000001"/>
    <w:name w:val="HTML-List233443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8" w15:restartNumberingAfterBreak="0">
    <w:nsid w:val="0DEA1231"/>
    <w:multiLevelType w:val="multilevel"/>
    <w:tmpl w:val="00000001"/>
    <w:name w:val="HTML-List233443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9" w15:restartNumberingAfterBreak="0">
    <w:nsid w:val="0DEA1472"/>
    <w:multiLevelType w:val="multilevel"/>
    <w:tmpl w:val="00000001"/>
    <w:name w:val="HTML-List2334444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0" w15:restartNumberingAfterBreak="0">
    <w:nsid w:val="0DEA16B4"/>
    <w:multiLevelType w:val="multilevel"/>
    <w:tmpl w:val="00000001"/>
    <w:name w:val="HTML-List2334450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1" w15:restartNumberingAfterBreak="0">
    <w:nsid w:val="0DEA18F5"/>
    <w:multiLevelType w:val="multilevel"/>
    <w:tmpl w:val="00000001"/>
    <w:name w:val="HTML-List2334456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2" w15:restartNumberingAfterBreak="0">
    <w:nsid w:val="0DEA1B26"/>
    <w:multiLevelType w:val="multilevel"/>
    <w:tmpl w:val="00000001"/>
    <w:name w:val="HTML-List2334461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3" w15:restartNumberingAfterBreak="0">
    <w:nsid w:val="0DEA1D68"/>
    <w:multiLevelType w:val="multilevel"/>
    <w:tmpl w:val="00000001"/>
    <w:name w:val="HTML-List2334467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4" w15:restartNumberingAfterBreak="0">
    <w:nsid w:val="0DEA1F3C"/>
    <w:multiLevelType w:val="multilevel"/>
    <w:tmpl w:val="00000001"/>
    <w:name w:val="HTML-List2334472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5" w15:restartNumberingAfterBreak="0">
    <w:nsid w:val="0DEA217D"/>
    <w:multiLevelType w:val="multilevel"/>
    <w:tmpl w:val="00000001"/>
    <w:name w:val="HTML-List2334478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6" w15:restartNumberingAfterBreak="0">
    <w:nsid w:val="0DEA2498"/>
    <w:multiLevelType w:val="multilevel"/>
    <w:tmpl w:val="00000001"/>
    <w:name w:val="HTML-List2334486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7" w15:restartNumberingAfterBreak="0">
    <w:nsid w:val="0DEA26DA"/>
    <w:multiLevelType w:val="multilevel"/>
    <w:tmpl w:val="00000001"/>
    <w:name w:val="HTML-List2334491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8" w15:restartNumberingAfterBreak="0">
    <w:nsid w:val="0DEA2988"/>
    <w:multiLevelType w:val="multilevel"/>
    <w:tmpl w:val="00000001"/>
    <w:name w:val="HTML-List2334498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9" w15:restartNumberingAfterBreak="0">
    <w:nsid w:val="0DEA2998"/>
    <w:multiLevelType w:val="multilevel"/>
    <w:tmpl w:val="00000002"/>
    <w:name w:val="HTML-List2334498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0" w15:restartNumberingAfterBreak="0">
    <w:nsid w:val="0DEA2C75"/>
    <w:multiLevelType w:val="multilevel"/>
    <w:tmpl w:val="00000001"/>
    <w:name w:val="HTML-List2334506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1" w15:restartNumberingAfterBreak="0">
    <w:nsid w:val="0DEA2EA6"/>
    <w:multiLevelType w:val="multilevel"/>
    <w:tmpl w:val="00000001"/>
    <w:name w:val="HTML-List2334511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2" w15:restartNumberingAfterBreak="0">
    <w:nsid w:val="0DEA30F7"/>
    <w:multiLevelType w:val="multilevel"/>
    <w:tmpl w:val="00000001"/>
    <w:name w:val="HTML-List233451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3" w15:restartNumberingAfterBreak="0">
    <w:nsid w:val="0DEA32DB"/>
    <w:multiLevelType w:val="multilevel"/>
    <w:tmpl w:val="00000001"/>
    <w:name w:val="HTML-List233452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4" w15:restartNumberingAfterBreak="0">
    <w:nsid w:val="0DEA34AF"/>
    <w:multiLevelType w:val="multilevel"/>
    <w:tmpl w:val="00000001"/>
    <w:name w:val="HTML-List2334527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5" w15:restartNumberingAfterBreak="0">
    <w:nsid w:val="0DEA372E"/>
    <w:multiLevelType w:val="multilevel"/>
    <w:tmpl w:val="00000001"/>
    <w:name w:val="HTML-List2334533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6" w15:restartNumberingAfterBreak="0">
    <w:nsid w:val="0DEA3970"/>
    <w:multiLevelType w:val="multilevel"/>
    <w:tmpl w:val="00000001"/>
    <w:name w:val="HTML-List2334539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7" w15:restartNumberingAfterBreak="0">
    <w:nsid w:val="0DEA3BA1"/>
    <w:multiLevelType w:val="multilevel"/>
    <w:tmpl w:val="00000001"/>
    <w:name w:val="HTML-List2334544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8" w15:restartNumberingAfterBreak="0">
    <w:nsid w:val="0DEA3BB1"/>
    <w:multiLevelType w:val="multilevel"/>
    <w:tmpl w:val="00000002"/>
    <w:name w:val="HTML-List2334545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9" w15:restartNumberingAfterBreak="0">
    <w:nsid w:val="0DEA3E6F"/>
    <w:multiLevelType w:val="multilevel"/>
    <w:tmpl w:val="00000001"/>
    <w:name w:val="HTML-List2334552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0" w15:restartNumberingAfterBreak="0">
    <w:nsid w:val="0DEA40C0"/>
    <w:multiLevelType w:val="multilevel"/>
    <w:tmpl w:val="00000001"/>
    <w:name w:val="HTML-List2334558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1" w15:restartNumberingAfterBreak="0">
    <w:nsid w:val="0DEA4301"/>
    <w:multiLevelType w:val="multilevel"/>
    <w:tmpl w:val="00000001"/>
    <w:name w:val="HTML-List2334563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2" w15:restartNumberingAfterBreak="0">
    <w:nsid w:val="0DEA44D5"/>
    <w:multiLevelType w:val="multilevel"/>
    <w:tmpl w:val="00000001"/>
    <w:name w:val="HTML-List233456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3" w15:restartNumberingAfterBreak="0">
    <w:nsid w:val="0DEA4810"/>
    <w:multiLevelType w:val="multilevel"/>
    <w:tmpl w:val="00000001"/>
    <w:name w:val="HTML-List2334576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4" w15:restartNumberingAfterBreak="0">
    <w:nsid w:val="0DEA4AAF"/>
    <w:multiLevelType w:val="multilevel"/>
    <w:tmpl w:val="00000001"/>
    <w:name w:val="HTML-List233458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5" w15:restartNumberingAfterBreak="0">
    <w:nsid w:val="0DEA4E09"/>
    <w:multiLevelType w:val="multilevel"/>
    <w:tmpl w:val="00000001"/>
    <w:name w:val="HTML-List2334592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6" w15:restartNumberingAfterBreak="0">
    <w:nsid w:val="0DEA5124"/>
    <w:multiLevelType w:val="multilevel"/>
    <w:tmpl w:val="00000001"/>
    <w:name w:val="HTML-List2334600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7" w15:restartNumberingAfterBreak="0">
    <w:nsid w:val="0DEA547E"/>
    <w:multiLevelType w:val="multilevel"/>
    <w:tmpl w:val="00000001"/>
    <w:name w:val="HTML-List233460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8" w15:restartNumberingAfterBreak="0">
    <w:nsid w:val="0DEA57A9"/>
    <w:multiLevelType w:val="multilevel"/>
    <w:tmpl w:val="00000001"/>
    <w:name w:val="HTML-List2334616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9" w15:restartNumberingAfterBreak="0">
    <w:nsid w:val="0DEA5AC5"/>
    <w:multiLevelType w:val="multilevel"/>
    <w:tmpl w:val="00000001"/>
    <w:name w:val="HTML-List2334624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0" w15:restartNumberingAfterBreak="0">
    <w:nsid w:val="0DEA5E00"/>
    <w:multiLevelType w:val="multilevel"/>
    <w:tmpl w:val="00000001"/>
    <w:name w:val="HTML-List233463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1" w15:restartNumberingAfterBreak="0">
    <w:nsid w:val="0DEA611B"/>
    <w:multiLevelType w:val="multilevel"/>
    <w:tmpl w:val="00000001"/>
    <w:name w:val="HTML-List2334640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2" w15:restartNumberingAfterBreak="0">
    <w:nsid w:val="0DEA6447"/>
    <w:multiLevelType w:val="multilevel"/>
    <w:tmpl w:val="00000001"/>
    <w:name w:val="HTML-List2334649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3" w15:restartNumberingAfterBreak="0">
    <w:nsid w:val="0DEA6772"/>
    <w:multiLevelType w:val="multilevel"/>
    <w:tmpl w:val="00000001"/>
    <w:name w:val="HTML-List2334657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4" w15:restartNumberingAfterBreak="0">
    <w:nsid w:val="0DEA6AFB"/>
    <w:multiLevelType w:val="multilevel"/>
    <w:tmpl w:val="00000001"/>
    <w:name w:val="HTML-List2334666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5" w15:restartNumberingAfterBreak="0">
    <w:nsid w:val="0DEA6EC2"/>
    <w:multiLevelType w:val="multilevel"/>
    <w:tmpl w:val="00000001"/>
    <w:name w:val="HTML-List2334675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6" w15:restartNumberingAfterBreak="0">
    <w:nsid w:val="0DEA724B"/>
    <w:multiLevelType w:val="multilevel"/>
    <w:tmpl w:val="00000001"/>
    <w:name w:val="HTML-List2334684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7" w15:restartNumberingAfterBreak="0">
    <w:nsid w:val="0DEA726A"/>
    <w:multiLevelType w:val="multilevel"/>
    <w:tmpl w:val="00000002"/>
    <w:name w:val="HTML-List2334685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8" w15:restartNumberingAfterBreak="0">
    <w:nsid w:val="0DEA7660"/>
    <w:multiLevelType w:val="multilevel"/>
    <w:tmpl w:val="00000001"/>
    <w:name w:val="HTML-List2334695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9" w15:restartNumberingAfterBreak="0">
    <w:nsid w:val="0DEA7A65"/>
    <w:multiLevelType w:val="multilevel"/>
    <w:tmpl w:val="00000001"/>
    <w:name w:val="HTML-List2334705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0" w15:restartNumberingAfterBreak="0">
    <w:nsid w:val="0DEA7E4C"/>
    <w:multiLevelType w:val="multilevel"/>
    <w:tmpl w:val="00000001"/>
    <w:name w:val="HTML-List233471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1" w15:restartNumberingAfterBreak="0">
    <w:nsid w:val="0DEA8251"/>
    <w:multiLevelType w:val="multilevel"/>
    <w:tmpl w:val="00000001"/>
    <w:name w:val="HTML-List2334725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2" w15:restartNumberingAfterBreak="0">
    <w:nsid w:val="0DEA8261"/>
    <w:multiLevelType w:val="multilevel"/>
    <w:tmpl w:val="00000002"/>
    <w:name w:val="HTML-List233472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3" w15:restartNumberingAfterBreak="0">
    <w:nsid w:val="23A042B5"/>
    <w:multiLevelType w:val="multilevel"/>
    <w:tmpl w:val="00000001"/>
    <w:name w:val="HTML-List5977053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4" w15:restartNumberingAfterBreak="0">
    <w:nsid w:val="23A04B0E"/>
    <w:multiLevelType w:val="multilevel"/>
    <w:tmpl w:val="00000001"/>
    <w:name w:val="HTML-List5977075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5" w15:restartNumberingAfterBreak="0">
    <w:nsid w:val="23A06590"/>
    <w:multiLevelType w:val="multilevel"/>
    <w:tmpl w:val="00000001"/>
    <w:name w:val="HTML-List5977143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6" w15:restartNumberingAfterBreak="0">
    <w:nsid w:val="23A06C35"/>
    <w:multiLevelType w:val="multilevel"/>
    <w:tmpl w:val="00000001"/>
    <w:name w:val="HTML-List5977160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7" w15:restartNumberingAfterBreak="0">
    <w:nsid w:val="23A071A1"/>
    <w:multiLevelType w:val="multilevel"/>
    <w:tmpl w:val="00000001"/>
    <w:name w:val="HTML-List5977174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8" w15:restartNumberingAfterBreak="0">
    <w:nsid w:val="23A07681"/>
    <w:multiLevelType w:val="multilevel"/>
    <w:tmpl w:val="00000001"/>
    <w:name w:val="HTML-List5977186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9" w15:restartNumberingAfterBreak="0">
    <w:nsid w:val="23A079FA"/>
    <w:multiLevelType w:val="multilevel"/>
    <w:tmpl w:val="00000001"/>
    <w:name w:val="HTML-List5977195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0" w15:restartNumberingAfterBreak="0">
    <w:nsid w:val="23A07A0A"/>
    <w:multiLevelType w:val="multilevel"/>
    <w:tmpl w:val="00000002"/>
    <w:name w:val="HTML-List5977195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1" w15:restartNumberingAfterBreak="0">
    <w:nsid w:val="23A07DB2"/>
    <w:multiLevelType w:val="multilevel"/>
    <w:tmpl w:val="00000001"/>
    <w:name w:val="HTML-List5977204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2" w15:restartNumberingAfterBreak="0">
    <w:nsid w:val="23A0836C"/>
    <w:multiLevelType w:val="multilevel"/>
    <w:tmpl w:val="00000001"/>
    <w:name w:val="HTML-List5977219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3" w15:restartNumberingAfterBreak="0">
    <w:nsid w:val="23A0882D"/>
    <w:multiLevelType w:val="multilevel"/>
    <w:tmpl w:val="00000001"/>
    <w:name w:val="HTML-List59772318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4" w15:restartNumberingAfterBreak="0">
    <w:nsid w:val="23A08CFE"/>
    <w:multiLevelType w:val="multilevel"/>
    <w:tmpl w:val="00000001"/>
    <w:name w:val="HTML-List597724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5" w15:restartNumberingAfterBreak="0">
    <w:nsid w:val="23A091DE"/>
    <w:multiLevelType w:val="multilevel"/>
    <w:tmpl w:val="00000001"/>
    <w:name w:val="HTML-List5977256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6" w15:restartNumberingAfterBreak="0">
    <w:nsid w:val="23A098EF"/>
    <w:multiLevelType w:val="multilevel"/>
    <w:tmpl w:val="00000001"/>
    <w:name w:val="HTML-List597727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7" w15:restartNumberingAfterBreak="0">
    <w:nsid w:val="23A09DB0"/>
    <w:multiLevelType w:val="multilevel"/>
    <w:tmpl w:val="00000001"/>
    <w:name w:val="HTML-List5977286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8" w15:restartNumberingAfterBreak="0">
    <w:nsid w:val="23A0A261"/>
    <w:multiLevelType w:val="multilevel"/>
    <w:tmpl w:val="00000001"/>
    <w:name w:val="HTML-List597729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9" w15:restartNumberingAfterBreak="0">
    <w:nsid w:val="23A0A741"/>
    <w:multiLevelType w:val="multilevel"/>
    <w:tmpl w:val="00000001"/>
    <w:name w:val="HTML-List5977311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0" w15:restartNumberingAfterBreak="0">
    <w:nsid w:val="23A0AACA"/>
    <w:multiLevelType w:val="multilevel"/>
    <w:tmpl w:val="00000001"/>
    <w:name w:val="HTML-List5977320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1" w15:restartNumberingAfterBreak="0">
    <w:nsid w:val="23A0AE53"/>
    <w:multiLevelType w:val="multilevel"/>
    <w:tmpl w:val="00000001"/>
    <w:name w:val="HTML-List5977329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2" w15:restartNumberingAfterBreak="0">
    <w:nsid w:val="23A0B1CC"/>
    <w:multiLevelType w:val="multilevel"/>
    <w:tmpl w:val="00000001"/>
    <w:name w:val="HTML-List5977338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3" w15:restartNumberingAfterBreak="0">
    <w:nsid w:val="23A0B555"/>
    <w:multiLevelType w:val="multilevel"/>
    <w:tmpl w:val="00000001"/>
    <w:name w:val="HTML-List5977347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4" w15:restartNumberingAfterBreak="0">
    <w:nsid w:val="23A0B8ED"/>
    <w:multiLevelType w:val="multilevel"/>
    <w:tmpl w:val="00000001"/>
    <w:name w:val="HTML-List5977356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5" w15:restartNumberingAfterBreak="0">
    <w:nsid w:val="23A0BCF3"/>
    <w:multiLevelType w:val="multilevel"/>
    <w:tmpl w:val="00000001"/>
    <w:name w:val="HTML-List5977366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6" w15:restartNumberingAfterBreak="0">
    <w:nsid w:val="23A0C09B"/>
    <w:multiLevelType w:val="multilevel"/>
    <w:tmpl w:val="00000001"/>
    <w:name w:val="HTML-List5977376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7" w15:restartNumberingAfterBreak="0">
    <w:nsid w:val="23A0C55C"/>
    <w:multiLevelType w:val="multilevel"/>
    <w:tmpl w:val="00000001"/>
    <w:name w:val="HTML-List5977388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8" w15:restartNumberingAfterBreak="0">
    <w:nsid w:val="23A0C56B"/>
    <w:multiLevelType w:val="multilevel"/>
    <w:tmpl w:val="00000002"/>
    <w:name w:val="HTML-List5977388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9" w15:restartNumberingAfterBreak="0">
    <w:nsid w:val="23A0C980"/>
    <w:multiLevelType w:val="multilevel"/>
    <w:tmpl w:val="00000001"/>
    <w:name w:val="HTML-List5977399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0" w15:restartNumberingAfterBreak="0">
    <w:nsid w:val="23A0CE41"/>
    <w:multiLevelType w:val="multilevel"/>
    <w:tmpl w:val="00000001"/>
    <w:name w:val="HTML-List5977411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1" w15:restartNumberingAfterBreak="0">
    <w:nsid w:val="23A0D2F2"/>
    <w:multiLevelType w:val="multilevel"/>
    <w:tmpl w:val="00000001"/>
    <w:name w:val="HTML-List5977423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2" w15:restartNumberingAfterBreak="0">
    <w:nsid w:val="23A0D302"/>
    <w:multiLevelType w:val="multilevel"/>
    <w:tmpl w:val="00000002"/>
    <w:name w:val="HTML-List5977423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3" w15:restartNumberingAfterBreak="0">
    <w:nsid w:val="23A0D7C3"/>
    <w:multiLevelType w:val="multilevel"/>
    <w:tmpl w:val="00000001"/>
    <w:name w:val="HTML-List5977435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4" w15:restartNumberingAfterBreak="0">
    <w:nsid w:val="23A0DE19"/>
    <w:multiLevelType w:val="multilevel"/>
    <w:tmpl w:val="00000001"/>
    <w:name w:val="HTML-List5977451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5" w15:restartNumberingAfterBreak="0">
    <w:nsid w:val="23A0E357"/>
    <w:multiLevelType w:val="multilevel"/>
    <w:tmpl w:val="00000001"/>
    <w:name w:val="HTML-List597746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6" w15:restartNumberingAfterBreak="0">
    <w:nsid w:val="23A0E837"/>
    <w:multiLevelType w:val="multilevel"/>
    <w:tmpl w:val="00000001"/>
    <w:name w:val="HTML-List597747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7" w15:restartNumberingAfterBreak="0">
    <w:nsid w:val="23A0EDA3"/>
    <w:multiLevelType w:val="multilevel"/>
    <w:tmpl w:val="00000001"/>
    <w:name w:val="HTML-List5977491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8" w15:restartNumberingAfterBreak="0">
    <w:nsid w:val="23A0F8CA"/>
    <w:multiLevelType w:val="multilevel"/>
    <w:tmpl w:val="00000001"/>
    <w:name w:val="HTML-List597752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9" w15:restartNumberingAfterBreak="0">
    <w:nsid w:val="23A0FCDF"/>
    <w:multiLevelType w:val="multilevel"/>
    <w:tmpl w:val="00000001"/>
    <w:name w:val="HTML-List5977530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0" w15:restartNumberingAfterBreak="0">
    <w:nsid w:val="23A10104"/>
    <w:multiLevelType w:val="multilevel"/>
    <w:tmpl w:val="00000001"/>
    <w:name w:val="HTML-List5977541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1" w15:restartNumberingAfterBreak="0">
    <w:nsid w:val="23A107B8"/>
    <w:multiLevelType w:val="multilevel"/>
    <w:tmpl w:val="00000001"/>
    <w:name w:val="HTML-List5977558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2" w15:restartNumberingAfterBreak="0">
    <w:nsid w:val="23A10FB4"/>
    <w:multiLevelType w:val="multilevel"/>
    <w:tmpl w:val="00000001"/>
    <w:name w:val="HTML-List5977578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3" w15:restartNumberingAfterBreak="0">
    <w:nsid w:val="23A11649"/>
    <w:multiLevelType w:val="multilevel"/>
    <w:tmpl w:val="00000001"/>
    <w:name w:val="HTML-List5977595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4" w15:restartNumberingAfterBreak="0">
    <w:nsid w:val="23A11A5E"/>
    <w:multiLevelType w:val="multilevel"/>
    <w:tmpl w:val="00000001"/>
    <w:name w:val="HTML-List5977606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5" w15:restartNumberingAfterBreak="0">
    <w:nsid w:val="23A11E83"/>
    <w:multiLevelType w:val="multilevel"/>
    <w:tmpl w:val="00000001"/>
    <w:name w:val="HTML-List5977616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6" w15:restartNumberingAfterBreak="0">
    <w:nsid w:val="23A12546"/>
    <w:multiLevelType w:val="multilevel"/>
    <w:tmpl w:val="00000001"/>
    <w:name w:val="HTML-List597763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7" w15:restartNumberingAfterBreak="0">
    <w:nsid w:val="23A12A07"/>
    <w:multiLevelType w:val="multilevel"/>
    <w:tmpl w:val="00000001"/>
    <w:name w:val="HTML-List5977646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8" w15:restartNumberingAfterBreak="0">
    <w:nsid w:val="23A12EF7"/>
    <w:multiLevelType w:val="multilevel"/>
    <w:tmpl w:val="00000001"/>
    <w:name w:val="HTML-List5977658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9" w15:restartNumberingAfterBreak="0">
    <w:nsid w:val="23A134E0"/>
    <w:multiLevelType w:val="multilevel"/>
    <w:tmpl w:val="00000001"/>
    <w:name w:val="HTML-List5977673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0" w15:restartNumberingAfterBreak="0">
    <w:nsid w:val="23A13A3D"/>
    <w:multiLevelType w:val="multilevel"/>
    <w:tmpl w:val="00000001"/>
    <w:name w:val="HTML-List5977687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1" w15:restartNumberingAfterBreak="0">
    <w:nsid w:val="23A1413F"/>
    <w:multiLevelType w:val="multilevel"/>
    <w:tmpl w:val="00000001"/>
    <w:name w:val="HTML-List5977705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2" w15:restartNumberingAfterBreak="0">
    <w:nsid w:val="23A1460F"/>
    <w:multiLevelType w:val="multilevel"/>
    <w:tmpl w:val="00000001"/>
    <w:name w:val="HTML-List5977717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3" w15:restartNumberingAfterBreak="0">
    <w:nsid w:val="23A1461F"/>
    <w:multiLevelType w:val="multilevel"/>
    <w:tmpl w:val="00000004"/>
    <w:name w:val="HTML-List5977718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4" w15:restartNumberingAfterBreak="0">
    <w:nsid w:val="23A14BBA"/>
    <w:multiLevelType w:val="multilevel"/>
    <w:tmpl w:val="00000001"/>
    <w:name w:val="HTML-List5977732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5" w15:restartNumberingAfterBreak="0">
    <w:nsid w:val="23A1508A"/>
    <w:multiLevelType w:val="multilevel"/>
    <w:tmpl w:val="00000001"/>
    <w:name w:val="HTML-List5977744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6" w15:restartNumberingAfterBreak="0">
    <w:nsid w:val="23A1574E"/>
    <w:multiLevelType w:val="multilevel"/>
    <w:tmpl w:val="00000001"/>
    <w:name w:val="HTML-List5977762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7" w15:restartNumberingAfterBreak="0">
    <w:nsid w:val="23A15C5D"/>
    <w:multiLevelType w:val="multilevel"/>
    <w:tmpl w:val="00000001"/>
    <w:name w:val="HTML-List5977775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8" w15:restartNumberingAfterBreak="0">
    <w:nsid w:val="23A161E8"/>
    <w:multiLevelType w:val="multilevel"/>
    <w:tmpl w:val="00000001"/>
    <w:name w:val="HTML-List5977789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9" w15:restartNumberingAfterBreak="0">
    <w:nsid w:val="23A16581"/>
    <w:multiLevelType w:val="multilevel"/>
    <w:tmpl w:val="00000001"/>
    <w:name w:val="HTML-List5977798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0" w15:restartNumberingAfterBreak="0">
    <w:nsid w:val="23A16909"/>
    <w:multiLevelType w:val="multilevel"/>
    <w:tmpl w:val="00000001"/>
    <w:name w:val="HTML-List5977807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1" w15:restartNumberingAfterBreak="0">
    <w:nsid w:val="23A16E66"/>
    <w:multiLevelType w:val="multilevel"/>
    <w:tmpl w:val="00000001"/>
    <w:name w:val="HTML-List5977821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2" w15:restartNumberingAfterBreak="0">
    <w:nsid w:val="23A17308"/>
    <w:multiLevelType w:val="multilevel"/>
    <w:tmpl w:val="00000001"/>
    <w:name w:val="HTML-List5977833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3" w15:restartNumberingAfterBreak="0">
    <w:nsid w:val="23A1772D"/>
    <w:multiLevelType w:val="multilevel"/>
    <w:tmpl w:val="00000001"/>
    <w:name w:val="HTML-List5977843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4" w15:restartNumberingAfterBreak="0">
    <w:nsid w:val="23A17D83"/>
    <w:multiLevelType w:val="multilevel"/>
    <w:tmpl w:val="00000001"/>
    <w:name w:val="HTML-List5977859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5" w15:restartNumberingAfterBreak="0">
    <w:nsid w:val="23A188AA"/>
    <w:multiLevelType w:val="multilevel"/>
    <w:tmpl w:val="00000001"/>
    <w:name w:val="HTML-List5977888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6" w15:restartNumberingAfterBreak="0">
    <w:nsid w:val="23A18E36"/>
    <w:multiLevelType w:val="multilevel"/>
    <w:tmpl w:val="00000001"/>
    <w:name w:val="HTML-List5977902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7" w15:restartNumberingAfterBreak="0">
    <w:nsid w:val="23A1926A"/>
    <w:multiLevelType w:val="multilevel"/>
    <w:tmpl w:val="00000001"/>
    <w:name w:val="HTML-List5977913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8" w15:restartNumberingAfterBreak="0">
    <w:nsid w:val="23A19AE2"/>
    <w:multiLevelType w:val="multilevel"/>
    <w:tmpl w:val="00000001"/>
    <w:name w:val="HTML-List5977935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9" w15:restartNumberingAfterBreak="0">
    <w:nsid w:val="23A19F74"/>
    <w:multiLevelType w:val="multilevel"/>
    <w:tmpl w:val="00000001"/>
    <w:name w:val="HTML-List5977946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0" w15:restartNumberingAfterBreak="0">
    <w:nsid w:val="23A1A6D4"/>
    <w:multiLevelType w:val="multilevel"/>
    <w:tmpl w:val="00000001"/>
    <w:name w:val="HTML-List597796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1" w15:restartNumberingAfterBreak="0">
    <w:nsid w:val="23A1AE24"/>
    <w:multiLevelType w:val="multilevel"/>
    <w:tmpl w:val="00000001"/>
    <w:name w:val="HTML-List5977984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2" w15:restartNumberingAfterBreak="0">
    <w:nsid w:val="23A1B48A"/>
    <w:multiLevelType w:val="multilevel"/>
    <w:tmpl w:val="00000001"/>
    <w:name w:val="HTML-List597800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3" w15:restartNumberingAfterBreak="0">
    <w:nsid w:val="23A1BAF0"/>
    <w:multiLevelType w:val="multilevel"/>
    <w:tmpl w:val="00000001"/>
    <w:name w:val="HTML-List5978017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4" w15:restartNumberingAfterBreak="0">
    <w:nsid w:val="23A1C137"/>
    <w:multiLevelType w:val="multilevel"/>
    <w:tmpl w:val="00000001"/>
    <w:name w:val="HTML-List597803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5" w15:restartNumberingAfterBreak="0">
    <w:nsid w:val="23A1C75E"/>
    <w:multiLevelType w:val="multilevel"/>
    <w:tmpl w:val="00000001"/>
    <w:name w:val="HTML-List5978048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6" w15:restartNumberingAfterBreak="0">
    <w:nsid w:val="23A1CF0C"/>
    <w:multiLevelType w:val="multilevel"/>
    <w:tmpl w:val="00000001"/>
    <w:name w:val="HTML-List5978068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7" w15:restartNumberingAfterBreak="0">
    <w:nsid w:val="23A1D562"/>
    <w:multiLevelType w:val="multilevel"/>
    <w:tmpl w:val="00000001"/>
    <w:name w:val="HTML-List5978084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8" w15:restartNumberingAfterBreak="0">
    <w:nsid w:val="23A1DB9A"/>
    <w:multiLevelType w:val="multilevel"/>
    <w:tmpl w:val="00000001"/>
    <w:name w:val="HTML-List597810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9" w15:restartNumberingAfterBreak="0">
    <w:nsid w:val="23A1E21F"/>
    <w:multiLevelType w:val="multilevel"/>
    <w:tmpl w:val="00000001"/>
    <w:name w:val="HTML-List59781174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0" w15:restartNumberingAfterBreak="0">
    <w:nsid w:val="23A1E8F2"/>
    <w:multiLevelType w:val="multilevel"/>
    <w:tmpl w:val="00000001"/>
    <w:name w:val="HTML-List5978134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1" w15:restartNumberingAfterBreak="0">
    <w:nsid w:val="23A1F0AF"/>
    <w:multiLevelType w:val="multilevel"/>
    <w:tmpl w:val="00000001"/>
    <w:name w:val="HTML-List597815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2" w15:restartNumberingAfterBreak="0">
    <w:nsid w:val="23A1F9B4"/>
    <w:multiLevelType w:val="multilevel"/>
    <w:tmpl w:val="00000001"/>
    <w:name w:val="HTML-List5978177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3" w15:restartNumberingAfterBreak="0">
    <w:nsid w:val="23A201BF"/>
    <w:multiLevelType w:val="multilevel"/>
    <w:tmpl w:val="00000001"/>
    <w:name w:val="HTML-List5978198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4" w15:restartNumberingAfterBreak="0">
    <w:nsid w:val="23A20825"/>
    <w:multiLevelType w:val="multilevel"/>
    <w:tmpl w:val="00000001"/>
    <w:name w:val="HTML-List5978214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5" w15:restartNumberingAfterBreak="0">
    <w:nsid w:val="23A20E9B"/>
    <w:multiLevelType w:val="multilevel"/>
    <w:tmpl w:val="00000001"/>
    <w:name w:val="HTML-List5978231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6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7" w15:restartNumberingAfterBreak="0">
    <w:nsid w:val="5CA91A8C"/>
    <w:multiLevelType w:val="multilevel"/>
    <w:tmpl w:val="0D9EB4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  <w:lvl w:ilvl="1">
      <w:start w:val="4"/>
      <w:numFmt w:val="decimal"/>
      <w:lvlText w:val="%1. 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2495" w:hanging="1775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78" w15:restartNumberingAfterBreak="0">
    <w:nsid w:val="659608D5"/>
    <w:multiLevelType w:val="hybridMultilevel"/>
    <w:tmpl w:val="33303328"/>
    <w:lvl w:ilvl="0" w:tplc="022A4D5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779" w15:restartNumberingAfterBreak="0">
    <w:nsid w:val="7D881A94"/>
    <w:multiLevelType w:val="multilevel"/>
    <w:tmpl w:val="713C9A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77"/>
  </w:num>
  <w:num w:numId="4">
    <w:abstractNumId w:val="779"/>
  </w:num>
  <w:num w:numId="5">
    <w:abstractNumId w:val="778"/>
  </w:num>
  <w:num w:numId="6">
    <w:abstractNumId w:val="307"/>
  </w:num>
  <w:num w:numId="7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2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2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2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2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2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550"/>
  </w:num>
  <w:num w:numId="160">
    <w:abstractNumId w:val="551"/>
  </w:num>
  <w:num w:numId="161">
    <w:abstractNumId w:val="552"/>
  </w:num>
  <w:numIdMacAtCleanup w:val="1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AC"/>
    <w:rsid w:val="00000CA4"/>
    <w:rsid w:val="00001E53"/>
    <w:rsid w:val="00006274"/>
    <w:rsid w:val="000105A6"/>
    <w:rsid w:val="000120B5"/>
    <w:rsid w:val="00012706"/>
    <w:rsid w:val="00016460"/>
    <w:rsid w:val="00017066"/>
    <w:rsid w:val="00020B9D"/>
    <w:rsid w:val="00020CD3"/>
    <w:rsid w:val="00020EAC"/>
    <w:rsid w:val="000216C6"/>
    <w:rsid w:val="00021A92"/>
    <w:rsid w:val="00021AD8"/>
    <w:rsid w:val="00023851"/>
    <w:rsid w:val="00024683"/>
    <w:rsid w:val="0002568D"/>
    <w:rsid w:val="00025976"/>
    <w:rsid w:val="000263F4"/>
    <w:rsid w:val="00032B4F"/>
    <w:rsid w:val="00033B2B"/>
    <w:rsid w:val="0003428D"/>
    <w:rsid w:val="000369A5"/>
    <w:rsid w:val="00036AAE"/>
    <w:rsid w:val="00036E32"/>
    <w:rsid w:val="000411D0"/>
    <w:rsid w:val="00047223"/>
    <w:rsid w:val="000503D3"/>
    <w:rsid w:val="00054E33"/>
    <w:rsid w:val="00054E57"/>
    <w:rsid w:val="00056020"/>
    <w:rsid w:val="00056C54"/>
    <w:rsid w:val="0005796F"/>
    <w:rsid w:val="00057E80"/>
    <w:rsid w:val="000604EC"/>
    <w:rsid w:val="00061974"/>
    <w:rsid w:val="000619BE"/>
    <w:rsid w:val="00061F86"/>
    <w:rsid w:val="00064F0B"/>
    <w:rsid w:val="000650DA"/>
    <w:rsid w:val="00067676"/>
    <w:rsid w:val="000678A5"/>
    <w:rsid w:val="000720D3"/>
    <w:rsid w:val="000754FD"/>
    <w:rsid w:val="00076DB2"/>
    <w:rsid w:val="00082218"/>
    <w:rsid w:val="00082C32"/>
    <w:rsid w:val="000846D0"/>
    <w:rsid w:val="00084979"/>
    <w:rsid w:val="00087062"/>
    <w:rsid w:val="000913B2"/>
    <w:rsid w:val="00091FE1"/>
    <w:rsid w:val="00092A2C"/>
    <w:rsid w:val="00096DB2"/>
    <w:rsid w:val="0009707D"/>
    <w:rsid w:val="000A1CF9"/>
    <w:rsid w:val="000A3D64"/>
    <w:rsid w:val="000A3E21"/>
    <w:rsid w:val="000A4FAD"/>
    <w:rsid w:val="000A53C1"/>
    <w:rsid w:val="000A6675"/>
    <w:rsid w:val="000A67E7"/>
    <w:rsid w:val="000A729A"/>
    <w:rsid w:val="000B1633"/>
    <w:rsid w:val="000B5098"/>
    <w:rsid w:val="000B6080"/>
    <w:rsid w:val="000B6CDC"/>
    <w:rsid w:val="000C0850"/>
    <w:rsid w:val="000C31A7"/>
    <w:rsid w:val="000C79BA"/>
    <w:rsid w:val="000D1250"/>
    <w:rsid w:val="000D29C7"/>
    <w:rsid w:val="000D2B92"/>
    <w:rsid w:val="000D3822"/>
    <w:rsid w:val="000D5140"/>
    <w:rsid w:val="000D5D72"/>
    <w:rsid w:val="000D657A"/>
    <w:rsid w:val="000E3D99"/>
    <w:rsid w:val="000E4AAB"/>
    <w:rsid w:val="000E4D6E"/>
    <w:rsid w:val="000E6EA0"/>
    <w:rsid w:val="000F21F5"/>
    <w:rsid w:val="000F33E9"/>
    <w:rsid w:val="000F4D0C"/>
    <w:rsid w:val="000F56CA"/>
    <w:rsid w:val="00100DB1"/>
    <w:rsid w:val="00101E5D"/>
    <w:rsid w:val="00103FF8"/>
    <w:rsid w:val="00105E27"/>
    <w:rsid w:val="00106FDA"/>
    <w:rsid w:val="00107C9A"/>
    <w:rsid w:val="00110E64"/>
    <w:rsid w:val="00114A4C"/>
    <w:rsid w:val="00115168"/>
    <w:rsid w:val="001152E3"/>
    <w:rsid w:val="001216CA"/>
    <w:rsid w:val="00121F92"/>
    <w:rsid w:val="00122346"/>
    <w:rsid w:val="001227B7"/>
    <w:rsid w:val="001243EF"/>
    <w:rsid w:val="00124C05"/>
    <w:rsid w:val="00124EB3"/>
    <w:rsid w:val="00125E18"/>
    <w:rsid w:val="00126055"/>
    <w:rsid w:val="001274BA"/>
    <w:rsid w:val="00127BBD"/>
    <w:rsid w:val="001320A3"/>
    <w:rsid w:val="0013469B"/>
    <w:rsid w:val="00134C86"/>
    <w:rsid w:val="00136590"/>
    <w:rsid w:val="00136BCB"/>
    <w:rsid w:val="00136C2A"/>
    <w:rsid w:val="00137A48"/>
    <w:rsid w:val="00141672"/>
    <w:rsid w:val="00145379"/>
    <w:rsid w:val="001473AC"/>
    <w:rsid w:val="00147469"/>
    <w:rsid w:val="00150CD1"/>
    <w:rsid w:val="00155D12"/>
    <w:rsid w:val="00156477"/>
    <w:rsid w:val="00157395"/>
    <w:rsid w:val="00160589"/>
    <w:rsid w:val="00161558"/>
    <w:rsid w:val="00161DAD"/>
    <w:rsid w:val="00162771"/>
    <w:rsid w:val="00163C0E"/>
    <w:rsid w:val="00166129"/>
    <w:rsid w:val="00171945"/>
    <w:rsid w:val="00171C8E"/>
    <w:rsid w:val="001746F5"/>
    <w:rsid w:val="00177C9F"/>
    <w:rsid w:val="0018159E"/>
    <w:rsid w:val="00181E70"/>
    <w:rsid w:val="00185085"/>
    <w:rsid w:val="001857DD"/>
    <w:rsid w:val="00186B2F"/>
    <w:rsid w:val="00190879"/>
    <w:rsid w:val="0019107F"/>
    <w:rsid w:val="00191EAD"/>
    <w:rsid w:val="00191F8D"/>
    <w:rsid w:val="00194BE3"/>
    <w:rsid w:val="001950A3"/>
    <w:rsid w:val="001A15CE"/>
    <w:rsid w:val="001A6859"/>
    <w:rsid w:val="001A7522"/>
    <w:rsid w:val="001A7C8C"/>
    <w:rsid w:val="001B0AE2"/>
    <w:rsid w:val="001B1591"/>
    <w:rsid w:val="001B1F37"/>
    <w:rsid w:val="001B2344"/>
    <w:rsid w:val="001B2CFE"/>
    <w:rsid w:val="001B3854"/>
    <w:rsid w:val="001B4151"/>
    <w:rsid w:val="001B5C5C"/>
    <w:rsid w:val="001B66B9"/>
    <w:rsid w:val="001B7348"/>
    <w:rsid w:val="001B7D98"/>
    <w:rsid w:val="001C09C7"/>
    <w:rsid w:val="001C3785"/>
    <w:rsid w:val="001C4559"/>
    <w:rsid w:val="001C4B0F"/>
    <w:rsid w:val="001C6FC5"/>
    <w:rsid w:val="001D1730"/>
    <w:rsid w:val="001D4C53"/>
    <w:rsid w:val="001D4FB9"/>
    <w:rsid w:val="001E3812"/>
    <w:rsid w:val="001E4BF1"/>
    <w:rsid w:val="001E730B"/>
    <w:rsid w:val="001F21C7"/>
    <w:rsid w:val="001F4755"/>
    <w:rsid w:val="001F77B0"/>
    <w:rsid w:val="001F79F0"/>
    <w:rsid w:val="00203F63"/>
    <w:rsid w:val="00205BED"/>
    <w:rsid w:val="00207C05"/>
    <w:rsid w:val="00210E7E"/>
    <w:rsid w:val="00213592"/>
    <w:rsid w:val="002135F2"/>
    <w:rsid w:val="0021469D"/>
    <w:rsid w:val="00216322"/>
    <w:rsid w:val="00220906"/>
    <w:rsid w:val="00220B1F"/>
    <w:rsid w:val="00221AD1"/>
    <w:rsid w:val="00221E6A"/>
    <w:rsid w:val="0022679A"/>
    <w:rsid w:val="00227C81"/>
    <w:rsid w:val="00227EB5"/>
    <w:rsid w:val="00230D8F"/>
    <w:rsid w:val="00231488"/>
    <w:rsid w:val="00231C84"/>
    <w:rsid w:val="00232DF0"/>
    <w:rsid w:val="002331C8"/>
    <w:rsid w:val="0023358A"/>
    <w:rsid w:val="00241636"/>
    <w:rsid w:val="0024515B"/>
    <w:rsid w:val="00245BBE"/>
    <w:rsid w:val="002467A5"/>
    <w:rsid w:val="00246CC3"/>
    <w:rsid w:val="00252AF2"/>
    <w:rsid w:val="0025558C"/>
    <w:rsid w:val="00257815"/>
    <w:rsid w:val="002624FE"/>
    <w:rsid w:val="00262E72"/>
    <w:rsid w:val="00262F72"/>
    <w:rsid w:val="00264C59"/>
    <w:rsid w:val="00266129"/>
    <w:rsid w:val="00273FF0"/>
    <w:rsid w:val="0027603B"/>
    <w:rsid w:val="002775F6"/>
    <w:rsid w:val="00277921"/>
    <w:rsid w:val="00280092"/>
    <w:rsid w:val="002812F2"/>
    <w:rsid w:val="00281918"/>
    <w:rsid w:val="00281ACA"/>
    <w:rsid w:val="00281AE3"/>
    <w:rsid w:val="00283956"/>
    <w:rsid w:val="00284D00"/>
    <w:rsid w:val="002859DC"/>
    <w:rsid w:val="00285E81"/>
    <w:rsid w:val="00285F43"/>
    <w:rsid w:val="00292BA2"/>
    <w:rsid w:val="0029321A"/>
    <w:rsid w:val="0029482E"/>
    <w:rsid w:val="002A3143"/>
    <w:rsid w:val="002A61C1"/>
    <w:rsid w:val="002A6612"/>
    <w:rsid w:val="002A7893"/>
    <w:rsid w:val="002B2851"/>
    <w:rsid w:val="002B6BC8"/>
    <w:rsid w:val="002C10F3"/>
    <w:rsid w:val="002C2434"/>
    <w:rsid w:val="002C69FA"/>
    <w:rsid w:val="002C6B21"/>
    <w:rsid w:val="002C6C53"/>
    <w:rsid w:val="002C7C18"/>
    <w:rsid w:val="002D00AA"/>
    <w:rsid w:val="002D22CE"/>
    <w:rsid w:val="002D5996"/>
    <w:rsid w:val="002D671B"/>
    <w:rsid w:val="002D6829"/>
    <w:rsid w:val="002D7184"/>
    <w:rsid w:val="002D7236"/>
    <w:rsid w:val="002E6758"/>
    <w:rsid w:val="002F3B2C"/>
    <w:rsid w:val="002F4445"/>
    <w:rsid w:val="002F492F"/>
    <w:rsid w:val="003007DF"/>
    <w:rsid w:val="00302DD7"/>
    <w:rsid w:val="003046E9"/>
    <w:rsid w:val="00305552"/>
    <w:rsid w:val="00306647"/>
    <w:rsid w:val="00310DCD"/>
    <w:rsid w:val="003125D5"/>
    <w:rsid w:val="0031497C"/>
    <w:rsid w:val="00317C1B"/>
    <w:rsid w:val="0032383D"/>
    <w:rsid w:val="00324E03"/>
    <w:rsid w:val="00324FF4"/>
    <w:rsid w:val="00325593"/>
    <w:rsid w:val="00326998"/>
    <w:rsid w:val="003311EC"/>
    <w:rsid w:val="003331B4"/>
    <w:rsid w:val="003338B4"/>
    <w:rsid w:val="00343DF0"/>
    <w:rsid w:val="00344D65"/>
    <w:rsid w:val="00345BE9"/>
    <w:rsid w:val="00345CAC"/>
    <w:rsid w:val="00346AF2"/>
    <w:rsid w:val="0035187D"/>
    <w:rsid w:val="00353540"/>
    <w:rsid w:val="00353A80"/>
    <w:rsid w:val="003559C6"/>
    <w:rsid w:val="00355BCB"/>
    <w:rsid w:val="00355D75"/>
    <w:rsid w:val="00356FBA"/>
    <w:rsid w:val="00365547"/>
    <w:rsid w:val="003657BC"/>
    <w:rsid w:val="00366BC5"/>
    <w:rsid w:val="00370130"/>
    <w:rsid w:val="0037362F"/>
    <w:rsid w:val="0037450D"/>
    <w:rsid w:val="00376B7F"/>
    <w:rsid w:val="0038020A"/>
    <w:rsid w:val="00382189"/>
    <w:rsid w:val="00383FBD"/>
    <w:rsid w:val="003841A5"/>
    <w:rsid w:val="00385463"/>
    <w:rsid w:val="00385C67"/>
    <w:rsid w:val="0039133F"/>
    <w:rsid w:val="003A11BD"/>
    <w:rsid w:val="003A1C7C"/>
    <w:rsid w:val="003A58B5"/>
    <w:rsid w:val="003A6B6E"/>
    <w:rsid w:val="003A7C7D"/>
    <w:rsid w:val="003B1BA1"/>
    <w:rsid w:val="003B32A0"/>
    <w:rsid w:val="003C0FAB"/>
    <w:rsid w:val="003C2E9B"/>
    <w:rsid w:val="003C39B3"/>
    <w:rsid w:val="003C7DE4"/>
    <w:rsid w:val="003D2A3F"/>
    <w:rsid w:val="003D30E0"/>
    <w:rsid w:val="003D615F"/>
    <w:rsid w:val="003D6950"/>
    <w:rsid w:val="003E1017"/>
    <w:rsid w:val="003E188C"/>
    <w:rsid w:val="003E1F52"/>
    <w:rsid w:val="003E237A"/>
    <w:rsid w:val="003E3D16"/>
    <w:rsid w:val="003E5053"/>
    <w:rsid w:val="003E6958"/>
    <w:rsid w:val="003E6AB3"/>
    <w:rsid w:val="003F0908"/>
    <w:rsid w:val="003F3934"/>
    <w:rsid w:val="003F68E3"/>
    <w:rsid w:val="00400778"/>
    <w:rsid w:val="004008FD"/>
    <w:rsid w:val="00403091"/>
    <w:rsid w:val="00403BC6"/>
    <w:rsid w:val="00405C5A"/>
    <w:rsid w:val="0040765E"/>
    <w:rsid w:val="00410BCC"/>
    <w:rsid w:val="00411D4F"/>
    <w:rsid w:val="004121A2"/>
    <w:rsid w:val="00412690"/>
    <w:rsid w:val="004130DA"/>
    <w:rsid w:val="00415933"/>
    <w:rsid w:val="00416957"/>
    <w:rsid w:val="00416A93"/>
    <w:rsid w:val="004178D4"/>
    <w:rsid w:val="00420547"/>
    <w:rsid w:val="00421F4A"/>
    <w:rsid w:val="00423E97"/>
    <w:rsid w:val="00424184"/>
    <w:rsid w:val="0042691A"/>
    <w:rsid w:val="004271F8"/>
    <w:rsid w:val="004348FD"/>
    <w:rsid w:val="00435770"/>
    <w:rsid w:val="00440AE2"/>
    <w:rsid w:val="00441F7B"/>
    <w:rsid w:val="00443A97"/>
    <w:rsid w:val="00450A65"/>
    <w:rsid w:val="0045360D"/>
    <w:rsid w:val="0045431F"/>
    <w:rsid w:val="00455988"/>
    <w:rsid w:val="00455D29"/>
    <w:rsid w:val="00456B4F"/>
    <w:rsid w:val="004576A9"/>
    <w:rsid w:val="00465252"/>
    <w:rsid w:val="00465324"/>
    <w:rsid w:val="00465DFB"/>
    <w:rsid w:val="00466111"/>
    <w:rsid w:val="00467910"/>
    <w:rsid w:val="00467E6B"/>
    <w:rsid w:val="0047064B"/>
    <w:rsid w:val="0047167F"/>
    <w:rsid w:val="0047230B"/>
    <w:rsid w:val="00473F80"/>
    <w:rsid w:val="00474B38"/>
    <w:rsid w:val="00474E62"/>
    <w:rsid w:val="0047533E"/>
    <w:rsid w:val="0047732A"/>
    <w:rsid w:val="004800A1"/>
    <w:rsid w:val="00486BC1"/>
    <w:rsid w:val="004918EF"/>
    <w:rsid w:val="00492FEB"/>
    <w:rsid w:val="0049342D"/>
    <w:rsid w:val="004937BD"/>
    <w:rsid w:val="004943A8"/>
    <w:rsid w:val="004949ED"/>
    <w:rsid w:val="004959FB"/>
    <w:rsid w:val="00495BB4"/>
    <w:rsid w:val="004964EE"/>
    <w:rsid w:val="004A1EC5"/>
    <w:rsid w:val="004A67CD"/>
    <w:rsid w:val="004B2EF1"/>
    <w:rsid w:val="004B352D"/>
    <w:rsid w:val="004B51AF"/>
    <w:rsid w:val="004B6100"/>
    <w:rsid w:val="004B69F8"/>
    <w:rsid w:val="004B6BEC"/>
    <w:rsid w:val="004C690D"/>
    <w:rsid w:val="004D1091"/>
    <w:rsid w:val="004D1380"/>
    <w:rsid w:val="004D446F"/>
    <w:rsid w:val="004E0101"/>
    <w:rsid w:val="004E2017"/>
    <w:rsid w:val="004E38FF"/>
    <w:rsid w:val="004E5F04"/>
    <w:rsid w:val="004E76F4"/>
    <w:rsid w:val="004E7C55"/>
    <w:rsid w:val="004F1676"/>
    <w:rsid w:val="004F1B6C"/>
    <w:rsid w:val="004F3198"/>
    <w:rsid w:val="004F3812"/>
    <w:rsid w:val="004F4107"/>
    <w:rsid w:val="00506EE7"/>
    <w:rsid w:val="00510055"/>
    <w:rsid w:val="00516A9F"/>
    <w:rsid w:val="005218C3"/>
    <w:rsid w:val="005257C0"/>
    <w:rsid w:val="00526269"/>
    <w:rsid w:val="00527212"/>
    <w:rsid w:val="00534FB3"/>
    <w:rsid w:val="0053657B"/>
    <w:rsid w:val="00537770"/>
    <w:rsid w:val="00540BF6"/>
    <w:rsid w:val="0054192A"/>
    <w:rsid w:val="00541A09"/>
    <w:rsid w:val="00542007"/>
    <w:rsid w:val="0054229B"/>
    <w:rsid w:val="0054309B"/>
    <w:rsid w:val="0054339B"/>
    <w:rsid w:val="005433DC"/>
    <w:rsid w:val="00543742"/>
    <w:rsid w:val="00544D66"/>
    <w:rsid w:val="00545536"/>
    <w:rsid w:val="005501FF"/>
    <w:rsid w:val="00550BAC"/>
    <w:rsid w:val="005511AD"/>
    <w:rsid w:val="00552D1B"/>
    <w:rsid w:val="00561887"/>
    <w:rsid w:val="00564567"/>
    <w:rsid w:val="00570F25"/>
    <w:rsid w:val="00573D91"/>
    <w:rsid w:val="00577DB5"/>
    <w:rsid w:val="0058112C"/>
    <w:rsid w:val="00583122"/>
    <w:rsid w:val="00583337"/>
    <w:rsid w:val="0058338F"/>
    <w:rsid w:val="00583AE8"/>
    <w:rsid w:val="00584215"/>
    <w:rsid w:val="00590D32"/>
    <w:rsid w:val="0059418B"/>
    <w:rsid w:val="00596B3B"/>
    <w:rsid w:val="00597A9F"/>
    <w:rsid w:val="005A4584"/>
    <w:rsid w:val="005A6E8E"/>
    <w:rsid w:val="005B170A"/>
    <w:rsid w:val="005B1DD2"/>
    <w:rsid w:val="005B25C8"/>
    <w:rsid w:val="005B3654"/>
    <w:rsid w:val="005B4340"/>
    <w:rsid w:val="005B4C90"/>
    <w:rsid w:val="005B58B7"/>
    <w:rsid w:val="005B615B"/>
    <w:rsid w:val="005C1CE4"/>
    <w:rsid w:val="005C1FE1"/>
    <w:rsid w:val="005C260C"/>
    <w:rsid w:val="005C2D85"/>
    <w:rsid w:val="005C567B"/>
    <w:rsid w:val="005C68F9"/>
    <w:rsid w:val="005C7D98"/>
    <w:rsid w:val="005D2BBE"/>
    <w:rsid w:val="005D3F61"/>
    <w:rsid w:val="005D3F94"/>
    <w:rsid w:val="005D730E"/>
    <w:rsid w:val="005D7C9C"/>
    <w:rsid w:val="005D7EF6"/>
    <w:rsid w:val="005D7FE5"/>
    <w:rsid w:val="005E0744"/>
    <w:rsid w:val="005E189D"/>
    <w:rsid w:val="005E326A"/>
    <w:rsid w:val="005E5A1D"/>
    <w:rsid w:val="005E65C8"/>
    <w:rsid w:val="005E7BBE"/>
    <w:rsid w:val="005F00AD"/>
    <w:rsid w:val="005F037F"/>
    <w:rsid w:val="005F4471"/>
    <w:rsid w:val="005F543C"/>
    <w:rsid w:val="005F739A"/>
    <w:rsid w:val="0060004C"/>
    <w:rsid w:val="00600869"/>
    <w:rsid w:val="006058FE"/>
    <w:rsid w:val="00606467"/>
    <w:rsid w:val="00607B36"/>
    <w:rsid w:val="0061075B"/>
    <w:rsid w:val="00616C7E"/>
    <w:rsid w:val="00617490"/>
    <w:rsid w:val="00621F65"/>
    <w:rsid w:val="00622D5A"/>
    <w:rsid w:val="006243C7"/>
    <w:rsid w:val="00625162"/>
    <w:rsid w:val="00625D9C"/>
    <w:rsid w:val="00630A63"/>
    <w:rsid w:val="006320AC"/>
    <w:rsid w:val="006330BF"/>
    <w:rsid w:val="006343CC"/>
    <w:rsid w:val="00644E58"/>
    <w:rsid w:val="00647E18"/>
    <w:rsid w:val="00650996"/>
    <w:rsid w:val="006509C1"/>
    <w:rsid w:val="00654163"/>
    <w:rsid w:val="00657FCF"/>
    <w:rsid w:val="00660E36"/>
    <w:rsid w:val="006632F8"/>
    <w:rsid w:val="0066383D"/>
    <w:rsid w:val="0066707B"/>
    <w:rsid w:val="00667FF2"/>
    <w:rsid w:val="00670AFC"/>
    <w:rsid w:val="006737A1"/>
    <w:rsid w:val="006760D3"/>
    <w:rsid w:val="006804DE"/>
    <w:rsid w:val="00681064"/>
    <w:rsid w:val="006814EF"/>
    <w:rsid w:val="00682BAD"/>
    <w:rsid w:val="006858BF"/>
    <w:rsid w:val="0068626C"/>
    <w:rsid w:val="006924C8"/>
    <w:rsid w:val="00694C9B"/>
    <w:rsid w:val="0069565E"/>
    <w:rsid w:val="00697A70"/>
    <w:rsid w:val="006A01F3"/>
    <w:rsid w:val="006A0BEF"/>
    <w:rsid w:val="006A1FFF"/>
    <w:rsid w:val="006A4C69"/>
    <w:rsid w:val="006B6B02"/>
    <w:rsid w:val="006C0AA1"/>
    <w:rsid w:val="006C0DC0"/>
    <w:rsid w:val="006C118C"/>
    <w:rsid w:val="006C3409"/>
    <w:rsid w:val="006C4064"/>
    <w:rsid w:val="006C4E3C"/>
    <w:rsid w:val="006C79E8"/>
    <w:rsid w:val="006D0163"/>
    <w:rsid w:val="006D46E8"/>
    <w:rsid w:val="006D47A3"/>
    <w:rsid w:val="006D4BC3"/>
    <w:rsid w:val="006D6485"/>
    <w:rsid w:val="006D6BA0"/>
    <w:rsid w:val="006D75C7"/>
    <w:rsid w:val="006D798F"/>
    <w:rsid w:val="006E142F"/>
    <w:rsid w:val="006E222D"/>
    <w:rsid w:val="006E2894"/>
    <w:rsid w:val="006E6F86"/>
    <w:rsid w:val="006F1D34"/>
    <w:rsid w:val="006F3E46"/>
    <w:rsid w:val="006F58F5"/>
    <w:rsid w:val="006F6316"/>
    <w:rsid w:val="006F63BA"/>
    <w:rsid w:val="00702AE4"/>
    <w:rsid w:val="00703181"/>
    <w:rsid w:val="00704082"/>
    <w:rsid w:val="00704F75"/>
    <w:rsid w:val="00706B93"/>
    <w:rsid w:val="0071063B"/>
    <w:rsid w:val="00711334"/>
    <w:rsid w:val="00712BB0"/>
    <w:rsid w:val="0071305B"/>
    <w:rsid w:val="00714C85"/>
    <w:rsid w:val="00716F54"/>
    <w:rsid w:val="00717825"/>
    <w:rsid w:val="00721331"/>
    <w:rsid w:val="0072199C"/>
    <w:rsid w:val="00724449"/>
    <w:rsid w:val="00724CED"/>
    <w:rsid w:val="00732B2B"/>
    <w:rsid w:val="00733976"/>
    <w:rsid w:val="0073732A"/>
    <w:rsid w:val="00743A61"/>
    <w:rsid w:val="0074425D"/>
    <w:rsid w:val="00745F07"/>
    <w:rsid w:val="00750C6B"/>
    <w:rsid w:val="00757AD0"/>
    <w:rsid w:val="00761847"/>
    <w:rsid w:val="00762CBD"/>
    <w:rsid w:val="00763525"/>
    <w:rsid w:val="00763C62"/>
    <w:rsid w:val="00770365"/>
    <w:rsid w:val="00770E7F"/>
    <w:rsid w:val="00770F0D"/>
    <w:rsid w:val="007724DE"/>
    <w:rsid w:val="00774C44"/>
    <w:rsid w:val="00775123"/>
    <w:rsid w:val="007756BF"/>
    <w:rsid w:val="00777A07"/>
    <w:rsid w:val="00783545"/>
    <w:rsid w:val="00784CE5"/>
    <w:rsid w:val="0079174C"/>
    <w:rsid w:val="007923C7"/>
    <w:rsid w:val="007929B2"/>
    <w:rsid w:val="0079599C"/>
    <w:rsid w:val="00795CF7"/>
    <w:rsid w:val="00797FD0"/>
    <w:rsid w:val="007A155F"/>
    <w:rsid w:val="007A3B52"/>
    <w:rsid w:val="007A5BAC"/>
    <w:rsid w:val="007A79DE"/>
    <w:rsid w:val="007B293E"/>
    <w:rsid w:val="007B43C6"/>
    <w:rsid w:val="007B49C7"/>
    <w:rsid w:val="007B63EA"/>
    <w:rsid w:val="007B70EF"/>
    <w:rsid w:val="007B74A2"/>
    <w:rsid w:val="007C1271"/>
    <w:rsid w:val="007C430B"/>
    <w:rsid w:val="007C5E5D"/>
    <w:rsid w:val="007C65D4"/>
    <w:rsid w:val="007C73BD"/>
    <w:rsid w:val="007D4295"/>
    <w:rsid w:val="007D72CB"/>
    <w:rsid w:val="007E0092"/>
    <w:rsid w:val="007E13ED"/>
    <w:rsid w:val="007E4167"/>
    <w:rsid w:val="007E6086"/>
    <w:rsid w:val="007E7972"/>
    <w:rsid w:val="007F1315"/>
    <w:rsid w:val="007F3307"/>
    <w:rsid w:val="007F63FE"/>
    <w:rsid w:val="007F784E"/>
    <w:rsid w:val="007F7F73"/>
    <w:rsid w:val="00800832"/>
    <w:rsid w:val="00801D80"/>
    <w:rsid w:val="00803725"/>
    <w:rsid w:val="00803DDD"/>
    <w:rsid w:val="00804645"/>
    <w:rsid w:val="008053A2"/>
    <w:rsid w:val="0080748F"/>
    <w:rsid w:val="00811890"/>
    <w:rsid w:val="00812134"/>
    <w:rsid w:val="00812544"/>
    <w:rsid w:val="008160AF"/>
    <w:rsid w:val="00820B79"/>
    <w:rsid w:val="0082300A"/>
    <w:rsid w:val="008236F5"/>
    <w:rsid w:val="00824C49"/>
    <w:rsid w:val="008260CC"/>
    <w:rsid w:val="008269B6"/>
    <w:rsid w:val="0082728D"/>
    <w:rsid w:val="00830245"/>
    <w:rsid w:val="008313B9"/>
    <w:rsid w:val="00834154"/>
    <w:rsid w:val="00835C3B"/>
    <w:rsid w:val="00836D9F"/>
    <w:rsid w:val="00842508"/>
    <w:rsid w:val="00843AF7"/>
    <w:rsid w:val="00845E2C"/>
    <w:rsid w:val="00851D8F"/>
    <w:rsid w:val="00855F47"/>
    <w:rsid w:val="0085635F"/>
    <w:rsid w:val="008571E4"/>
    <w:rsid w:val="00857834"/>
    <w:rsid w:val="00860E09"/>
    <w:rsid w:val="00861055"/>
    <w:rsid w:val="008642F0"/>
    <w:rsid w:val="00864B9E"/>
    <w:rsid w:val="0086535D"/>
    <w:rsid w:val="008664E9"/>
    <w:rsid w:val="0087185A"/>
    <w:rsid w:val="008723B5"/>
    <w:rsid w:val="0087502F"/>
    <w:rsid w:val="00875861"/>
    <w:rsid w:val="008760EC"/>
    <w:rsid w:val="008761DB"/>
    <w:rsid w:val="008763B7"/>
    <w:rsid w:val="00876E5C"/>
    <w:rsid w:val="00880899"/>
    <w:rsid w:val="00881F84"/>
    <w:rsid w:val="00883D46"/>
    <w:rsid w:val="008847B3"/>
    <w:rsid w:val="00890B06"/>
    <w:rsid w:val="00891AEF"/>
    <w:rsid w:val="008931C9"/>
    <w:rsid w:val="00894E73"/>
    <w:rsid w:val="00895045"/>
    <w:rsid w:val="008978CC"/>
    <w:rsid w:val="00897AE9"/>
    <w:rsid w:val="008A0E79"/>
    <w:rsid w:val="008A4095"/>
    <w:rsid w:val="008A5880"/>
    <w:rsid w:val="008B05D2"/>
    <w:rsid w:val="008B1CC4"/>
    <w:rsid w:val="008B597C"/>
    <w:rsid w:val="008B62AC"/>
    <w:rsid w:val="008B67E4"/>
    <w:rsid w:val="008C078A"/>
    <w:rsid w:val="008C1CF2"/>
    <w:rsid w:val="008C4105"/>
    <w:rsid w:val="008C6473"/>
    <w:rsid w:val="008C741C"/>
    <w:rsid w:val="008D0216"/>
    <w:rsid w:val="008D0262"/>
    <w:rsid w:val="008D0EC4"/>
    <w:rsid w:val="008D11DB"/>
    <w:rsid w:val="008D7272"/>
    <w:rsid w:val="008E5FB6"/>
    <w:rsid w:val="008F2609"/>
    <w:rsid w:val="008F28EA"/>
    <w:rsid w:val="008F3949"/>
    <w:rsid w:val="009002DB"/>
    <w:rsid w:val="009007B2"/>
    <w:rsid w:val="0090359C"/>
    <w:rsid w:val="00910F23"/>
    <w:rsid w:val="00913E00"/>
    <w:rsid w:val="0091685C"/>
    <w:rsid w:val="00916864"/>
    <w:rsid w:val="00916E68"/>
    <w:rsid w:val="00917437"/>
    <w:rsid w:val="00917CA2"/>
    <w:rsid w:val="00923A07"/>
    <w:rsid w:val="00926DE6"/>
    <w:rsid w:val="00930B2D"/>
    <w:rsid w:val="009316E4"/>
    <w:rsid w:val="00932520"/>
    <w:rsid w:val="009337B7"/>
    <w:rsid w:val="009359ED"/>
    <w:rsid w:val="009376DF"/>
    <w:rsid w:val="00940FC3"/>
    <w:rsid w:val="00943701"/>
    <w:rsid w:val="0094452F"/>
    <w:rsid w:val="009503AC"/>
    <w:rsid w:val="00952C94"/>
    <w:rsid w:val="00954B52"/>
    <w:rsid w:val="00956541"/>
    <w:rsid w:val="009638D4"/>
    <w:rsid w:val="009659D6"/>
    <w:rsid w:val="00967326"/>
    <w:rsid w:val="00970994"/>
    <w:rsid w:val="00970AEF"/>
    <w:rsid w:val="00971316"/>
    <w:rsid w:val="00971B64"/>
    <w:rsid w:val="0097366F"/>
    <w:rsid w:val="00973692"/>
    <w:rsid w:val="0097430C"/>
    <w:rsid w:val="009748E4"/>
    <w:rsid w:val="00974CA5"/>
    <w:rsid w:val="0098081E"/>
    <w:rsid w:val="00982C6A"/>
    <w:rsid w:val="00983D59"/>
    <w:rsid w:val="0098544E"/>
    <w:rsid w:val="0098720B"/>
    <w:rsid w:val="00987BCE"/>
    <w:rsid w:val="009907C4"/>
    <w:rsid w:val="00995502"/>
    <w:rsid w:val="00996A2B"/>
    <w:rsid w:val="009A66DF"/>
    <w:rsid w:val="009B2EBC"/>
    <w:rsid w:val="009B43C4"/>
    <w:rsid w:val="009B4E19"/>
    <w:rsid w:val="009B79C2"/>
    <w:rsid w:val="009C08C5"/>
    <w:rsid w:val="009C1951"/>
    <w:rsid w:val="009C5065"/>
    <w:rsid w:val="009C5CFB"/>
    <w:rsid w:val="009D1723"/>
    <w:rsid w:val="009D28CA"/>
    <w:rsid w:val="009D3C9B"/>
    <w:rsid w:val="009D76E1"/>
    <w:rsid w:val="009E0966"/>
    <w:rsid w:val="009E2D48"/>
    <w:rsid w:val="009E5F98"/>
    <w:rsid w:val="009F0C29"/>
    <w:rsid w:val="009F173D"/>
    <w:rsid w:val="009F201A"/>
    <w:rsid w:val="009F2812"/>
    <w:rsid w:val="009F4597"/>
    <w:rsid w:val="009F5D39"/>
    <w:rsid w:val="009F7641"/>
    <w:rsid w:val="00A000E2"/>
    <w:rsid w:val="00A017B2"/>
    <w:rsid w:val="00A059EA"/>
    <w:rsid w:val="00A07FC4"/>
    <w:rsid w:val="00A123AC"/>
    <w:rsid w:val="00A14615"/>
    <w:rsid w:val="00A2007F"/>
    <w:rsid w:val="00A20B80"/>
    <w:rsid w:val="00A21229"/>
    <w:rsid w:val="00A235A1"/>
    <w:rsid w:val="00A26D6B"/>
    <w:rsid w:val="00A270A5"/>
    <w:rsid w:val="00A273DA"/>
    <w:rsid w:val="00A30094"/>
    <w:rsid w:val="00A32723"/>
    <w:rsid w:val="00A32BD0"/>
    <w:rsid w:val="00A41922"/>
    <w:rsid w:val="00A4334B"/>
    <w:rsid w:val="00A44535"/>
    <w:rsid w:val="00A45B2E"/>
    <w:rsid w:val="00A5170C"/>
    <w:rsid w:val="00A55538"/>
    <w:rsid w:val="00A5732F"/>
    <w:rsid w:val="00A60DEE"/>
    <w:rsid w:val="00A673E2"/>
    <w:rsid w:val="00A70207"/>
    <w:rsid w:val="00A70915"/>
    <w:rsid w:val="00A71BBD"/>
    <w:rsid w:val="00A72E2B"/>
    <w:rsid w:val="00A77A94"/>
    <w:rsid w:val="00A82D1B"/>
    <w:rsid w:val="00A83331"/>
    <w:rsid w:val="00A844D4"/>
    <w:rsid w:val="00A87461"/>
    <w:rsid w:val="00A90EF6"/>
    <w:rsid w:val="00A93471"/>
    <w:rsid w:val="00A94FAE"/>
    <w:rsid w:val="00A956DC"/>
    <w:rsid w:val="00AA4F05"/>
    <w:rsid w:val="00AA5361"/>
    <w:rsid w:val="00AA6235"/>
    <w:rsid w:val="00AA6503"/>
    <w:rsid w:val="00AB1E26"/>
    <w:rsid w:val="00AB2A35"/>
    <w:rsid w:val="00AB6090"/>
    <w:rsid w:val="00AB65B6"/>
    <w:rsid w:val="00AC150A"/>
    <w:rsid w:val="00AC230D"/>
    <w:rsid w:val="00AC31BB"/>
    <w:rsid w:val="00AC3BEF"/>
    <w:rsid w:val="00AD1CC5"/>
    <w:rsid w:val="00AD59B8"/>
    <w:rsid w:val="00AD5D79"/>
    <w:rsid w:val="00AE25B3"/>
    <w:rsid w:val="00AE3023"/>
    <w:rsid w:val="00AE4567"/>
    <w:rsid w:val="00B00750"/>
    <w:rsid w:val="00B01F88"/>
    <w:rsid w:val="00B02441"/>
    <w:rsid w:val="00B03600"/>
    <w:rsid w:val="00B041CE"/>
    <w:rsid w:val="00B058AB"/>
    <w:rsid w:val="00B06AA5"/>
    <w:rsid w:val="00B10DFF"/>
    <w:rsid w:val="00B12429"/>
    <w:rsid w:val="00B131F1"/>
    <w:rsid w:val="00B1515A"/>
    <w:rsid w:val="00B15ADF"/>
    <w:rsid w:val="00B17B03"/>
    <w:rsid w:val="00B21930"/>
    <w:rsid w:val="00B312A7"/>
    <w:rsid w:val="00B316DF"/>
    <w:rsid w:val="00B33968"/>
    <w:rsid w:val="00B350DF"/>
    <w:rsid w:val="00B35EF5"/>
    <w:rsid w:val="00B40FD8"/>
    <w:rsid w:val="00B43414"/>
    <w:rsid w:val="00B43743"/>
    <w:rsid w:val="00B47360"/>
    <w:rsid w:val="00B509CB"/>
    <w:rsid w:val="00B50FCF"/>
    <w:rsid w:val="00B524F3"/>
    <w:rsid w:val="00B54333"/>
    <w:rsid w:val="00B54C26"/>
    <w:rsid w:val="00B56305"/>
    <w:rsid w:val="00B5763B"/>
    <w:rsid w:val="00B57EDB"/>
    <w:rsid w:val="00B60F81"/>
    <w:rsid w:val="00B62DBD"/>
    <w:rsid w:val="00B6342D"/>
    <w:rsid w:val="00B71505"/>
    <w:rsid w:val="00B7553D"/>
    <w:rsid w:val="00B76AF5"/>
    <w:rsid w:val="00B8248F"/>
    <w:rsid w:val="00B82FBF"/>
    <w:rsid w:val="00B84BBF"/>
    <w:rsid w:val="00B8513E"/>
    <w:rsid w:val="00B8571F"/>
    <w:rsid w:val="00B86596"/>
    <w:rsid w:val="00B91DB8"/>
    <w:rsid w:val="00B93A4D"/>
    <w:rsid w:val="00B9580F"/>
    <w:rsid w:val="00B95E7B"/>
    <w:rsid w:val="00B96F03"/>
    <w:rsid w:val="00BA197D"/>
    <w:rsid w:val="00BA1C10"/>
    <w:rsid w:val="00BA2946"/>
    <w:rsid w:val="00BA395F"/>
    <w:rsid w:val="00BA3E30"/>
    <w:rsid w:val="00BA3E84"/>
    <w:rsid w:val="00BB1669"/>
    <w:rsid w:val="00BC1970"/>
    <w:rsid w:val="00BC2E4B"/>
    <w:rsid w:val="00BC3597"/>
    <w:rsid w:val="00BC379A"/>
    <w:rsid w:val="00BC3E59"/>
    <w:rsid w:val="00BC77C0"/>
    <w:rsid w:val="00BC7983"/>
    <w:rsid w:val="00BD1C6B"/>
    <w:rsid w:val="00BD3BC1"/>
    <w:rsid w:val="00BD6141"/>
    <w:rsid w:val="00BD7B6E"/>
    <w:rsid w:val="00BD7D22"/>
    <w:rsid w:val="00BE22BA"/>
    <w:rsid w:val="00BE412A"/>
    <w:rsid w:val="00BF31C6"/>
    <w:rsid w:val="00BF6153"/>
    <w:rsid w:val="00BF6258"/>
    <w:rsid w:val="00BF77E4"/>
    <w:rsid w:val="00C01E33"/>
    <w:rsid w:val="00C1409E"/>
    <w:rsid w:val="00C1582F"/>
    <w:rsid w:val="00C162E8"/>
    <w:rsid w:val="00C211C2"/>
    <w:rsid w:val="00C21D32"/>
    <w:rsid w:val="00C21F4B"/>
    <w:rsid w:val="00C22702"/>
    <w:rsid w:val="00C25664"/>
    <w:rsid w:val="00C2723A"/>
    <w:rsid w:val="00C31AE2"/>
    <w:rsid w:val="00C3327E"/>
    <w:rsid w:val="00C33DDB"/>
    <w:rsid w:val="00C34455"/>
    <w:rsid w:val="00C36E84"/>
    <w:rsid w:val="00C40273"/>
    <w:rsid w:val="00C5086E"/>
    <w:rsid w:val="00C51533"/>
    <w:rsid w:val="00C527D7"/>
    <w:rsid w:val="00C54992"/>
    <w:rsid w:val="00C56B29"/>
    <w:rsid w:val="00C56BAA"/>
    <w:rsid w:val="00C60860"/>
    <w:rsid w:val="00C609A2"/>
    <w:rsid w:val="00C62F8C"/>
    <w:rsid w:val="00C64BED"/>
    <w:rsid w:val="00C65999"/>
    <w:rsid w:val="00C65A5B"/>
    <w:rsid w:val="00C65C2F"/>
    <w:rsid w:val="00C7122F"/>
    <w:rsid w:val="00C75304"/>
    <w:rsid w:val="00C75A55"/>
    <w:rsid w:val="00C76DAE"/>
    <w:rsid w:val="00C81038"/>
    <w:rsid w:val="00C81CFA"/>
    <w:rsid w:val="00C82E46"/>
    <w:rsid w:val="00C8522D"/>
    <w:rsid w:val="00C85403"/>
    <w:rsid w:val="00C8541A"/>
    <w:rsid w:val="00C85602"/>
    <w:rsid w:val="00C8669B"/>
    <w:rsid w:val="00C86919"/>
    <w:rsid w:val="00C927D2"/>
    <w:rsid w:val="00C95169"/>
    <w:rsid w:val="00C961CB"/>
    <w:rsid w:val="00C96C0B"/>
    <w:rsid w:val="00C97482"/>
    <w:rsid w:val="00C979DA"/>
    <w:rsid w:val="00C97BC4"/>
    <w:rsid w:val="00CA0A5B"/>
    <w:rsid w:val="00CA0A7C"/>
    <w:rsid w:val="00CA335F"/>
    <w:rsid w:val="00CA4A16"/>
    <w:rsid w:val="00CB0FC2"/>
    <w:rsid w:val="00CB2CA1"/>
    <w:rsid w:val="00CB30EE"/>
    <w:rsid w:val="00CB47C4"/>
    <w:rsid w:val="00CB588B"/>
    <w:rsid w:val="00CB5BC2"/>
    <w:rsid w:val="00CC01C6"/>
    <w:rsid w:val="00CC02F7"/>
    <w:rsid w:val="00CC1889"/>
    <w:rsid w:val="00CC3393"/>
    <w:rsid w:val="00CC3515"/>
    <w:rsid w:val="00CC3B42"/>
    <w:rsid w:val="00CC3E78"/>
    <w:rsid w:val="00CD05FC"/>
    <w:rsid w:val="00CD1BDD"/>
    <w:rsid w:val="00CD746A"/>
    <w:rsid w:val="00CE13CA"/>
    <w:rsid w:val="00CE1935"/>
    <w:rsid w:val="00CE4B17"/>
    <w:rsid w:val="00CE58DC"/>
    <w:rsid w:val="00CE65FD"/>
    <w:rsid w:val="00CE76A7"/>
    <w:rsid w:val="00CF1F40"/>
    <w:rsid w:val="00CF4BCE"/>
    <w:rsid w:val="00CF5539"/>
    <w:rsid w:val="00CF5E31"/>
    <w:rsid w:val="00D05061"/>
    <w:rsid w:val="00D059A9"/>
    <w:rsid w:val="00D05D37"/>
    <w:rsid w:val="00D067B9"/>
    <w:rsid w:val="00D118A3"/>
    <w:rsid w:val="00D12B89"/>
    <w:rsid w:val="00D1302E"/>
    <w:rsid w:val="00D14007"/>
    <w:rsid w:val="00D15558"/>
    <w:rsid w:val="00D159B6"/>
    <w:rsid w:val="00D15E65"/>
    <w:rsid w:val="00D17F96"/>
    <w:rsid w:val="00D20315"/>
    <w:rsid w:val="00D20A57"/>
    <w:rsid w:val="00D2227D"/>
    <w:rsid w:val="00D30B4A"/>
    <w:rsid w:val="00D3306C"/>
    <w:rsid w:val="00D34700"/>
    <w:rsid w:val="00D3693E"/>
    <w:rsid w:val="00D40726"/>
    <w:rsid w:val="00D41659"/>
    <w:rsid w:val="00D42A75"/>
    <w:rsid w:val="00D44A42"/>
    <w:rsid w:val="00D46381"/>
    <w:rsid w:val="00D4730C"/>
    <w:rsid w:val="00D47FEA"/>
    <w:rsid w:val="00D57E38"/>
    <w:rsid w:val="00D60FE9"/>
    <w:rsid w:val="00D62A5B"/>
    <w:rsid w:val="00D655D4"/>
    <w:rsid w:val="00D67BA9"/>
    <w:rsid w:val="00D7291B"/>
    <w:rsid w:val="00D738E0"/>
    <w:rsid w:val="00D739D5"/>
    <w:rsid w:val="00D73EF5"/>
    <w:rsid w:val="00D768DF"/>
    <w:rsid w:val="00D80321"/>
    <w:rsid w:val="00D829D4"/>
    <w:rsid w:val="00D83C7F"/>
    <w:rsid w:val="00D95D6C"/>
    <w:rsid w:val="00D96A34"/>
    <w:rsid w:val="00D97FFB"/>
    <w:rsid w:val="00DA066A"/>
    <w:rsid w:val="00DA13B7"/>
    <w:rsid w:val="00DA16F1"/>
    <w:rsid w:val="00DA4EB7"/>
    <w:rsid w:val="00DA5A17"/>
    <w:rsid w:val="00DA7AAD"/>
    <w:rsid w:val="00DA7F9C"/>
    <w:rsid w:val="00DB2514"/>
    <w:rsid w:val="00DB3284"/>
    <w:rsid w:val="00DB71F9"/>
    <w:rsid w:val="00DB7562"/>
    <w:rsid w:val="00DC1D2F"/>
    <w:rsid w:val="00DC398C"/>
    <w:rsid w:val="00DC5214"/>
    <w:rsid w:val="00DC5C58"/>
    <w:rsid w:val="00DC75BF"/>
    <w:rsid w:val="00DD54B6"/>
    <w:rsid w:val="00DD5A5E"/>
    <w:rsid w:val="00DD6B7D"/>
    <w:rsid w:val="00DD6DF6"/>
    <w:rsid w:val="00DE0800"/>
    <w:rsid w:val="00DE62E9"/>
    <w:rsid w:val="00DF1EC8"/>
    <w:rsid w:val="00DF30BE"/>
    <w:rsid w:val="00DF412C"/>
    <w:rsid w:val="00DF7752"/>
    <w:rsid w:val="00DF7916"/>
    <w:rsid w:val="00E046A0"/>
    <w:rsid w:val="00E04841"/>
    <w:rsid w:val="00E04B8F"/>
    <w:rsid w:val="00E11296"/>
    <w:rsid w:val="00E13539"/>
    <w:rsid w:val="00E150B4"/>
    <w:rsid w:val="00E15F1B"/>
    <w:rsid w:val="00E22DA4"/>
    <w:rsid w:val="00E2307D"/>
    <w:rsid w:val="00E23FF2"/>
    <w:rsid w:val="00E26B4A"/>
    <w:rsid w:val="00E27F02"/>
    <w:rsid w:val="00E32CF9"/>
    <w:rsid w:val="00E32F74"/>
    <w:rsid w:val="00E408D5"/>
    <w:rsid w:val="00E41555"/>
    <w:rsid w:val="00E42000"/>
    <w:rsid w:val="00E4270F"/>
    <w:rsid w:val="00E450E3"/>
    <w:rsid w:val="00E46109"/>
    <w:rsid w:val="00E46146"/>
    <w:rsid w:val="00E507D1"/>
    <w:rsid w:val="00E51072"/>
    <w:rsid w:val="00E52180"/>
    <w:rsid w:val="00E548FC"/>
    <w:rsid w:val="00E56A17"/>
    <w:rsid w:val="00E57F80"/>
    <w:rsid w:val="00E622EC"/>
    <w:rsid w:val="00E668C1"/>
    <w:rsid w:val="00E66B94"/>
    <w:rsid w:val="00E6728C"/>
    <w:rsid w:val="00E71BE1"/>
    <w:rsid w:val="00E75BB9"/>
    <w:rsid w:val="00E77DC6"/>
    <w:rsid w:val="00E81DDE"/>
    <w:rsid w:val="00E832C6"/>
    <w:rsid w:val="00E90FE0"/>
    <w:rsid w:val="00E9560C"/>
    <w:rsid w:val="00E95B59"/>
    <w:rsid w:val="00E9624F"/>
    <w:rsid w:val="00EA20F6"/>
    <w:rsid w:val="00EA56C1"/>
    <w:rsid w:val="00EA74CC"/>
    <w:rsid w:val="00EB79C2"/>
    <w:rsid w:val="00EC3771"/>
    <w:rsid w:val="00EC5950"/>
    <w:rsid w:val="00EC7F31"/>
    <w:rsid w:val="00EC7FEC"/>
    <w:rsid w:val="00ED33BA"/>
    <w:rsid w:val="00ED4440"/>
    <w:rsid w:val="00ED71C0"/>
    <w:rsid w:val="00ED747A"/>
    <w:rsid w:val="00ED7590"/>
    <w:rsid w:val="00EE032A"/>
    <w:rsid w:val="00EE09C8"/>
    <w:rsid w:val="00EE1323"/>
    <w:rsid w:val="00EE260A"/>
    <w:rsid w:val="00EE2B38"/>
    <w:rsid w:val="00EE3B30"/>
    <w:rsid w:val="00EE5B1A"/>
    <w:rsid w:val="00EE5E7D"/>
    <w:rsid w:val="00EE6EA2"/>
    <w:rsid w:val="00EE7917"/>
    <w:rsid w:val="00EF0AF0"/>
    <w:rsid w:val="00EF107A"/>
    <w:rsid w:val="00EF4434"/>
    <w:rsid w:val="00EF4F04"/>
    <w:rsid w:val="00F00084"/>
    <w:rsid w:val="00F008B3"/>
    <w:rsid w:val="00F0115D"/>
    <w:rsid w:val="00F01997"/>
    <w:rsid w:val="00F05FB6"/>
    <w:rsid w:val="00F07BDC"/>
    <w:rsid w:val="00F07DBF"/>
    <w:rsid w:val="00F12285"/>
    <w:rsid w:val="00F13661"/>
    <w:rsid w:val="00F1730C"/>
    <w:rsid w:val="00F203A9"/>
    <w:rsid w:val="00F212FF"/>
    <w:rsid w:val="00F21582"/>
    <w:rsid w:val="00F2166E"/>
    <w:rsid w:val="00F228A9"/>
    <w:rsid w:val="00F25143"/>
    <w:rsid w:val="00F267CD"/>
    <w:rsid w:val="00F31FE0"/>
    <w:rsid w:val="00F33836"/>
    <w:rsid w:val="00F33FFE"/>
    <w:rsid w:val="00F34D55"/>
    <w:rsid w:val="00F4523D"/>
    <w:rsid w:val="00F46460"/>
    <w:rsid w:val="00F52BBF"/>
    <w:rsid w:val="00F55446"/>
    <w:rsid w:val="00F55F24"/>
    <w:rsid w:val="00F56063"/>
    <w:rsid w:val="00F56D83"/>
    <w:rsid w:val="00F57DF8"/>
    <w:rsid w:val="00F628A7"/>
    <w:rsid w:val="00F6550C"/>
    <w:rsid w:val="00F66787"/>
    <w:rsid w:val="00F66B0F"/>
    <w:rsid w:val="00F72701"/>
    <w:rsid w:val="00F73E9E"/>
    <w:rsid w:val="00F77F0B"/>
    <w:rsid w:val="00F80C95"/>
    <w:rsid w:val="00F8251F"/>
    <w:rsid w:val="00F8698A"/>
    <w:rsid w:val="00F918FE"/>
    <w:rsid w:val="00F91920"/>
    <w:rsid w:val="00F92E73"/>
    <w:rsid w:val="00F94E17"/>
    <w:rsid w:val="00F951D0"/>
    <w:rsid w:val="00F96F3C"/>
    <w:rsid w:val="00FA1EB9"/>
    <w:rsid w:val="00FA3817"/>
    <w:rsid w:val="00FA6824"/>
    <w:rsid w:val="00FA6D79"/>
    <w:rsid w:val="00FB2460"/>
    <w:rsid w:val="00FB2F0C"/>
    <w:rsid w:val="00FB4088"/>
    <w:rsid w:val="00FB414F"/>
    <w:rsid w:val="00FC462D"/>
    <w:rsid w:val="00FD2C46"/>
    <w:rsid w:val="00FD467F"/>
    <w:rsid w:val="00FD571E"/>
    <w:rsid w:val="00FD7F77"/>
    <w:rsid w:val="00FE1096"/>
    <w:rsid w:val="00FE1507"/>
    <w:rsid w:val="00FE2DEC"/>
    <w:rsid w:val="00FE3780"/>
    <w:rsid w:val="00FE5D2B"/>
    <w:rsid w:val="00FE6D22"/>
    <w:rsid w:val="00FF071B"/>
    <w:rsid w:val="00FF1D21"/>
    <w:rsid w:val="00FF3705"/>
    <w:rsid w:val="00FF4499"/>
    <w:rsid w:val="00FF49E3"/>
    <w:rsid w:val="00FF75A2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033C69"/>
  <w15:docId w15:val="{2E5D70BB-504C-4F8E-A1D3-96A371A54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597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352D"/>
    <w:pPr>
      <w:keepNext/>
      <w:keepLines/>
      <w:numPr>
        <w:numId w:val="4"/>
      </w:numPr>
      <w:suppressAutoHyphens/>
      <w:spacing w:before="120" w:after="240"/>
      <w:outlineLvl w:val="0"/>
    </w:pPr>
    <w:rPr>
      <w:rFonts w:cs="Arial"/>
      <w:b/>
      <w:kern w:val="28"/>
      <w:sz w:val="4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00750"/>
    <w:pPr>
      <w:numPr>
        <w:ilvl w:val="1"/>
      </w:numPr>
      <w:spacing w:before="240"/>
      <w:outlineLvl w:val="1"/>
    </w:pPr>
    <w:rPr>
      <w:sz w:val="28"/>
    </w:rPr>
  </w:style>
  <w:style w:type="paragraph" w:styleId="Heading30">
    <w:name w:val="heading 3"/>
    <w:basedOn w:val="Heading1"/>
    <w:next w:val="Normal"/>
    <w:link w:val="Heading3Char"/>
    <w:uiPriority w:val="99"/>
    <w:qFormat/>
    <w:rsid w:val="002E6758"/>
    <w:pPr>
      <w:numPr>
        <w:ilvl w:val="2"/>
      </w:numPr>
      <w:tabs>
        <w:tab w:val="num" w:pos="851"/>
      </w:tabs>
      <w:spacing w:after="120"/>
      <w:outlineLvl w:val="2"/>
    </w:pPr>
    <w:rPr>
      <w:bCs/>
      <w:sz w:val="24"/>
      <w:lang w:val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66129"/>
    <w:pPr>
      <w:keepNext/>
      <w:numPr>
        <w:ilvl w:val="3"/>
        <w:numId w:val="4"/>
      </w:numPr>
      <w:outlineLvl w:val="3"/>
    </w:pPr>
    <w:rPr>
      <w:rFonts w:cs="Arial"/>
      <w:b/>
      <w:bCs/>
      <w:i/>
      <w:iCs/>
      <w:sz w:val="24"/>
      <w:szCs w:val="24"/>
    </w:rPr>
  </w:style>
  <w:style w:type="paragraph" w:styleId="Heading5">
    <w:name w:val="heading 5"/>
    <w:basedOn w:val="Heading30"/>
    <w:next w:val="Normal"/>
    <w:link w:val="Heading5Char"/>
    <w:uiPriority w:val="99"/>
    <w:qFormat/>
    <w:rsid w:val="000A4FAD"/>
    <w:pPr>
      <w:keepLines w:val="0"/>
      <w:numPr>
        <w:ilvl w:val="4"/>
      </w:numPr>
      <w:spacing w:before="240" w:after="60"/>
      <w:outlineLvl w:val="4"/>
    </w:pPr>
    <w:rPr>
      <w:i/>
      <w:iCs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45BBE"/>
    <w:pPr>
      <w:spacing w:after="60"/>
      <w:outlineLvl w:val="5"/>
    </w:pPr>
    <w:rPr>
      <w:b/>
      <w:i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0750"/>
    <w:pPr>
      <w:numPr>
        <w:ilvl w:val="6"/>
        <w:numId w:val="4"/>
      </w:numPr>
      <w:spacing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00750"/>
    <w:pPr>
      <w:numPr>
        <w:ilvl w:val="7"/>
        <w:numId w:val="4"/>
      </w:numPr>
      <w:spacing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0750"/>
    <w:pPr>
      <w:numPr>
        <w:ilvl w:val="8"/>
        <w:numId w:val="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B352D"/>
    <w:rPr>
      <w:rFonts w:ascii="Arial" w:hAnsi="Arial" w:cs="Arial"/>
      <w:b/>
      <w:kern w:val="28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B00750"/>
    <w:rPr>
      <w:rFonts w:ascii="Arial" w:hAnsi="Arial" w:cs="Arial"/>
      <w:b/>
      <w:kern w:val="28"/>
      <w:sz w:val="28"/>
    </w:rPr>
  </w:style>
  <w:style w:type="character" w:customStyle="1" w:styleId="Heading3Char">
    <w:name w:val="Heading 3 Char"/>
    <w:basedOn w:val="DefaultParagraphFont"/>
    <w:link w:val="Heading30"/>
    <w:uiPriority w:val="99"/>
    <w:rsid w:val="002E6758"/>
    <w:rPr>
      <w:rFonts w:ascii="Arial" w:hAnsi="Arial" w:cs="Arial"/>
      <w:b/>
      <w:bCs/>
      <w:kern w:val="28"/>
      <w:sz w:val="24"/>
      <w:lang w:val="pl-PL"/>
    </w:rPr>
  </w:style>
  <w:style w:type="character" w:customStyle="1" w:styleId="Heading4Char">
    <w:name w:val="Heading 4 Char"/>
    <w:basedOn w:val="DefaultParagraphFont"/>
    <w:link w:val="Heading4"/>
    <w:uiPriority w:val="99"/>
    <w:rsid w:val="001274BA"/>
    <w:rPr>
      <w:rFonts w:ascii="Arial" w:hAnsi="Arial" w:cs="Arial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0A4FAD"/>
    <w:rPr>
      <w:rFonts w:ascii="Arial" w:hAnsi="Arial" w:cs="Arial"/>
      <w:b/>
      <w:bCs/>
      <w:i/>
      <w:iCs/>
      <w:kern w:val="28"/>
      <w:sz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245BBE"/>
    <w:rPr>
      <w:rFonts w:ascii="Arial" w:hAnsi="Arial"/>
      <w:b/>
      <w:i/>
    </w:rPr>
  </w:style>
  <w:style w:type="character" w:customStyle="1" w:styleId="Heading7Char">
    <w:name w:val="Heading 7 Char"/>
    <w:basedOn w:val="DefaultParagraphFont"/>
    <w:link w:val="Heading7"/>
    <w:uiPriority w:val="99"/>
    <w:rsid w:val="00B00750"/>
    <w:rPr>
      <w:rFonts w:ascii="Arial" w:hAnsi="Arial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B00750"/>
    <w:rPr>
      <w:rFonts w:ascii="Arial" w:hAnsi="Arial"/>
      <w:i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00750"/>
    <w:rPr>
      <w:rFonts w:ascii="Arial" w:hAnsi="Arial"/>
      <w:i/>
      <w:sz w:val="18"/>
    </w:rPr>
  </w:style>
  <w:style w:type="paragraph" w:styleId="TOC1">
    <w:name w:val="toc 1"/>
    <w:basedOn w:val="Normal"/>
    <w:next w:val="Normal"/>
    <w:autoRedefine/>
    <w:uiPriority w:val="39"/>
    <w:qFormat/>
    <w:rsid w:val="00B00750"/>
    <w:pPr>
      <w:spacing w:before="120"/>
    </w:pPr>
    <w:rPr>
      <w:rFonts w:asciiTheme="minorHAnsi" w:hAnsiTheme="minorHAnsi"/>
      <w:b/>
      <w:bCs/>
      <w:caps/>
    </w:rPr>
  </w:style>
  <w:style w:type="paragraph" w:styleId="DocumentMap">
    <w:name w:val="Document Map"/>
    <w:basedOn w:val="Normal"/>
    <w:link w:val="DocumentMapChar"/>
    <w:uiPriority w:val="99"/>
    <w:unhideWhenUsed/>
    <w:rsid w:val="0026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TOC2">
    <w:name w:val="toc 2"/>
    <w:basedOn w:val="Normal"/>
    <w:next w:val="Normal"/>
    <w:uiPriority w:val="39"/>
    <w:qFormat/>
    <w:rsid w:val="00B00750"/>
    <w:pPr>
      <w:spacing w:after="0"/>
      <w:ind w:left="200"/>
    </w:pPr>
    <w:rPr>
      <w:rFonts w:asciiTheme="minorHAnsi" w:hAnsiTheme="minorHAnsi"/>
      <w:smallCaps/>
    </w:rPr>
  </w:style>
  <w:style w:type="paragraph" w:styleId="TOC3">
    <w:name w:val="toc 3"/>
    <w:basedOn w:val="Normal"/>
    <w:next w:val="Normal"/>
    <w:uiPriority w:val="39"/>
    <w:qFormat/>
    <w:rsid w:val="00B00750"/>
    <w:pPr>
      <w:spacing w:after="0"/>
      <w:ind w:left="400"/>
    </w:pPr>
    <w:rPr>
      <w:rFonts w:asciiTheme="minorHAnsi" w:hAnsiTheme="minorHAnsi"/>
      <w:i/>
      <w:iCs/>
    </w:rPr>
  </w:style>
  <w:style w:type="table" w:styleId="LightShading">
    <w:name w:val="Light Shading"/>
    <w:basedOn w:val="TableNormal"/>
    <w:uiPriority w:val="60"/>
    <w:rsid w:val="00036AA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TMLAcronym">
    <w:name w:val="HTML Acronym"/>
    <w:basedOn w:val="DefaultParagraphFont"/>
    <w:uiPriority w:val="99"/>
    <w:unhideWhenUsed/>
    <w:rsid w:val="00266129"/>
  </w:style>
  <w:style w:type="character" w:styleId="Hyperlink">
    <w:name w:val="Hyperlink"/>
    <w:basedOn w:val="DefaultParagraphFont"/>
    <w:uiPriority w:val="99"/>
    <w:rsid w:val="00B00750"/>
    <w:rPr>
      <w:color w:val="0000FF"/>
      <w:u w:val="single"/>
    </w:rPr>
  </w:style>
  <w:style w:type="paragraph" w:customStyle="1" w:styleId="Preformatted">
    <w:name w:val="Preformatted"/>
    <w:basedOn w:val="Normal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trong">
    <w:name w:val="Strong"/>
    <w:basedOn w:val="DefaultParagraphFont"/>
    <w:uiPriority w:val="99"/>
    <w:qFormat/>
    <w:rsid w:val="00B00750"/>
    <w:rPr>
      <w:b/>
      <w:bCs/>
    </w:rPr>
  </w:style>
  <w:style w:type="paragraph" w:styleId="ListBullet">
    <w:name w:val="List Bullet"/>
    <w:aliases w:val="Round Bullet"/>
    <w:basedOn w:val="Normal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 w:val="24"/>
      <w:szCs w:val="24"/>
      <w:lang w:eastAsia="sk-SK"/>
    </w:rPr>
  </w:style>
  <w:style w:type="paragraph" w:customStyle="1" w:styleId="Tabulka">
    <w:name w:val="Tabulka"/>
    <w:basedOn w:val="Normal"/>
    <w:rsid w:val="00B00750"/>
    <w:pPr>
      <w:suppressAutoHyphens/>
      <w:spacing w:before="40" w:after="40"/>
      <w:jc w:val="center"/>
    </w:pPr>
    <w:rPr>
      <w:sz w:val="18"/>
    </w:rPr>
  </w:style>
  <w:style w:type="table" w:styleId="TableGrid">
    <w:name w:val="Table Grid"/>
    <w:basedOn w:val="TableNormal"/>
    <w:uiPriority w:val="59"/>
    <w:rsid w:val="00B00750"/>
    <w:pPr>
      <w:spacing w:after="120" w:line="259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rsid w:val="00B00750"/>
    <w:pPr>
      <w:numPr>
        <w:numId w:val="1"/>
      </w:numPr>
      <w:spacing w:after="0" w:line="240" w:lineRule="auto"/>
    </w:pPr>
    <w:rPr>
      <w:sz w:val="24"/>
      <w:szCs w:val="24"/>
    </w:rPr>
  </w:style>
  <w:style w:type="paragraph" w:styleId="FootnoteText">
    <w:name w:val="footnote text"/>
    <w:basedOn w:val="Normal"/>
    <w:link w:val="FootnoteTextChar2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FootnoteTextChar2">
    <w:name w:val="Footnote Text Char2"/>
    <w:basedOn w:val="DefaultParagraphFont"/>
    <w:link w:val="FootnoteText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FootnoteReference">
    <w:name w:val="footnote reference"/>
    <w:basedOn w:val="DefaultParagraphFont"/>
    <w:rsid w:val="00B00750"/>
    <w:rPr>
      <w:vertAlign w:val="superscript"/>
    </w:rPr>
  </w:style>
  <w:style w:type="paragraph" w:styleId="Revision">
    <w:name w:val="Revision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F4597"/>
    <w:pPr>
      <w:spacing w:after="120" w:line="240" w:lineRule="auto"/>
      <w:ind w:left="709"/>
      <w:contextualSpacing/>
    </w:pPr>
    <w:rPr>
      <w:szCs w:val="24"/>
    </w:rPr>
  </w:style>
  <w:style w:type="paragraph" w:styleId="ListNumber">
    <w:name w:val="List Number"/>
    <w:basedOn w:val="Normal"/>
    <w:rsid w:val="00B00750"/>
    <w:pPr>
      <w:numPr>
        <w:numId w:val="2"/>
      </w:numPr>
    </w:pPr>
  </w:style>
  <w:style w:type="paragraph" w:styleId="TOC4">
    <w:name w:val="toc 4"/>
    <w:basedOn w:val="Normal"/>
    <w:next w:val="Normal"/>
    <w:autoRedefine/>
    <w:uiPriority w:val="39"/>
    <w:rsid w:val="00B00750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B00750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B00750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B00750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B00750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B00750"/>
    <w:pPr>
      <w:spacing w:after="0"/>
      <w:ind w:left="1600"/>
    </w:pPr>
    <w:rPr>
      <w:rFonts w:asciiTheme="minorHAnsi" w:hAnsiTheme="minorHAnsi"/>
      <w:sz w:val="18"/>
      <w:szCs w:val="18"/>
    </w:rPr>
  </w:style>
  <w:style w:type="paragraph" w:customStyle="1" w:styleId="Table">
    <w:name w:val="Table"/>
    <w:basedOn w:val="Normal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ListBullet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ListBullet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 w:val="20"/>
      <w:szCs w:val="20"/>
      <w:lang w:val="cs-CZ"/>
    </w:rPr>
  </w:style>
  <w:style w:type="table" w:styleId="TableTheme">
    <w:name w:val="Table Theme"/>
    <w:basedOn w:val="TableNormal"/>
    <w:rsid w:val="00B00750"/>
    <w:pPr>
      <w:spacing w:after="120" w:line="259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76D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Text">
    <w:name w:val="Table Text"/>
    <w:basedOn w:val="Normal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Revzia1">
    <w:name w:val="Revízia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NoSpacing4">
    <w:name w:val="No Spacing4"/>
    <w:link w:val="NoSpacingChar"/>
    <w:qFormat/>
    <w:rsid w:val="00B00750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al"/>
    <w:qFormat/>
    <w:rsid w:val="00B00750"/>
    <w:pPr>
      <w:ind w:left="720"/>
      <w:contextualSpacing/>
    </w:pPr>
    <w:rPr>
      <w:rFonts w:ascii="Calibri" w:eastAsia="Calibri" w:hAnsi="Calibri"/>
      <w:sz w:val="22"/>
    </w:rPr>
  </w:style>
  <w:style w:type="paragraph" w:customStyle="1" w:styleId="NoSpacing1">
    <w:name w:val="No Spacing1"/>
    <w:qFormat/>
    <w:rsid w:val="00B00750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FootnoteTextChar">
    <w:name w:val="Footnote Text Char"/>
    <w:basedOn w:val="DefaultParagraphFont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basedOn w:val="DefaultParagraphFont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al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Revzia11">
    <w:name w:val="Revízia1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Heading6CharChar">
    <w:name w:val="Heading 6 Char Char"/>
    <w:basedOn w:val="Strong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Title">
    <w:name w:val="Title"/>
    <w:basedOn w:val="Normal"/>
    <w:next w:val="Normal"/>
    <w:link w:val="TitleChar1"/>
    <w:uiPriority w:val="99"/>
    <w:qFormat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 w:eastAsia="sk-SK"/>
    </w:rPr>
  </w:style>
  <w:style w:type="character" w:customStyle="1" w:styleId="TitleChar1">
    <w:name w:val="Title Char1"/>
    <w:basedOn w:val="DefaultParagraphFont"/>
    <w:link w:val="Title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basedOn w:val="DefaultParagraphFont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Revzia2">
    <w:name w:val="Revízia2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Revzia3">
    <w:name w:val="Revízia3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Subtitle">
    <w:name w:val="Subtitle"/>
    <w:basedOn w:val="Normal"/>
    <w:next w:val="Normal"/>
    <w:link w:val="SubtitleChar1"/>
    <w:qFormat/>
    <w:rsid w:val="00B00750"/>
    <w:pPr>
      <w:spacing w:after="60"/>
      <w:jc w:val="center"/>
      <w:outlineLvl w:val="1"/>
    </w:pPr>
    <w:rPr>
      <w:rFonts w:ascii="Tahoma" w:hAnsi="Tahoma" w:cs="Tahoma"/>
      <w:sz w:val="16"/>
      <w:szCs w:val="16"/>
    </w:rPr>
  </w:style>
  <w:style w:type="character" w:customStyle="1" w:styleId="SubtitleChar1">
    <w:name w:val="Subtitle Char1"/>
    <w:basedOn w:val="DefaultParagraphFont"/>
    <w:link w:val="Subtitle"/>
    <w:uiPriority w:val="99"/>
    <w:rsid w:val="00B00750"/>
    <w:rPr>
      <w:rFonts w:ascii="Tahoma" w:eastAsia="Times New Roman" w:hAnsi="Tahoma" w:cs="Tahoma"/>
      <w:sz w:val="16"/>
      <w:szCs w:val="16"/>
    </w:rPr>
  </w:style>
  <w:style w:type="paragraph" w:customStyle="1" w:styleId="NumberedList">
    <w:name w:val="Numbered List"/>
    <w:next w:val="Normal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  <w:ind w:left="360" w:hanging="360"/>
    </w:pPr>
    <w:rPr>
      <w:rFonts w:ascii="Arial" w:eastAsia="Times New Roman" w:hAnsi="Arial" w:cs="Arial"/>
      <w:color w:val="000000"/>
      <w:sz w:val="20"/>
      <w:szCs w:val="20"/>
      <w:shd w:val="clear" w:color="auto" w:fill="FFFFFF"/>
      <w:lang w:val="en-AU" w:eastAsia="sk-SK"/>
    </w:rPr>
  </w:style>
  <w:style w:type="paragraph" w:styleId="NoteHeading">
    <w:name w:val="Note Heading"/>
    <w:basedOn w:val="Normal"/>
    <w:next w:val="Normal"/>
    <w:link w:val="NoteHeading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 w:eastAsia="sk-SK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al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i/>
      <w:iCs/>
      <w:color w:val="0000A0"/>
      <w:sz w:val="20"/>
      <w:szCs w:val="20"/>
      <w:shd w:val="clear" w:color="auto" w:fill="FFFFFF"/>
      <w:lang w:val="en-AU" w:eastAsia="sk-SK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6541"/>
    <w:pPr>
      <w:numPr>
        <w:numId w:val="0"/>
      </w:numPr>
      <w:suppressAutoHyphens w:val="0"/>
      <w:spacing w:before="480" w:after="0"/>
      <w:outlineLvl w:val="9"/>
    </w:pPr>
    <w:rPr>
      <w:rFonts w:ascii="Cambria" w:hAnsi="Cambria" w:cs="Times New Roman"/>
      <w:bCs/>
      <w:color w:val="365F91"/>
      <w:kern w:val="0"/>
      <w:sz w:val="28"/>
      <w:szCs w:val="28"/>
      <w:lang w:val="en-US"/>
    </w:rPr>
  </w:style>
  <w:style w:type="paragraph" w:styleId="NoSpacing">
    <w:name w:val="No Spacing"/>
    <w:uiPriority w:val="1"/>
    <w:qFormat/>
    <w:rsid w:val="0095654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926DE6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71B64"/>
    <w:rPr>
      <w:color w:val="800080" w:themeColor="followedHyperlink"/>
      <w:u w:val="single"/>
    </w:rPr>
  </w:style>
  <w:style w:type="paragraph" w:customStyle="1" w:styleId="Heading3">
    <w:name w:val="Heading3+"/>
    <w:basedOn w:val="Heading30"/>
    <w:rsid w:val="003D6950"/>
    <w:pPr>
      <w:keepLines w:val="0"/>
      <w:widowControl w:val="0"/>
      <w:numPr>
        <w:numId w:val="3"/>
      </w:numPr>
      <w:suppressAutoHyphens w:val="0"/>
      <w:spacing w:before="0" w:after="0" w:line="240" w:lineRule="auto"/>
    </w:pPr>
    <w:rPr>
      <w:rFonts w:eastAsia="Times New Roman" w:cs="Times New Roman"/>
      <w:b w:val="0"/>
      <w:bCs w:val="0"/>
      <w:kern w:val="0"/>
      <w:szCs w:val="20"/>
      <w:lang w:val="sk-SK"/>
    </w:rPr>
  </w:style>
  <w:style w:type="character" w:customStyle="1" w:styleId="ListParagraphChar">
    <w:name w:val="List Paragraph Char"/>
    <w:link w:val="ListParagraph"/>
    <w:uiPriority w:val="34"/>
    <w:rsid w:val="00134C86"/>
    <w:rPr>
      <w:rFonts w:ascii="Arial" w:hAnsi="Arial"/>
      <w:sz w:val="20"/>
      <w:szCs w:val="24"/>
    </w:rPr>
  </w:style>
  <w:style w:type="paragraph" w:customStyle="1" w:styleId="ESONormal">
    <w:name w:val="ESO_Normal"/>
    <w:basedOn w:val="Normal"/>
    <w:link w:val="ESONormalChar"/>
    <w:rsid w:val="00E56A17"/>
    <w:pPr>
      <w:spacing w:after="120" w:line="259" w:lineRule="auto"/>
      <w:jc w:val="both"/>
    </w:pPr>
    <w:rPr>
      <w:rFonts w:eastAsia="Times New Roman" w:cs="Times New Roman"/>
      <w:szCs w:val="20"/>
    </w:rPr>
  </w:style>
  <w:style w:type="character" w:customStyle="1" w:styleId="ESONormalChar">
    <w:name w:val="ESO_Normal Char"/>
    <w:basedOn w:val="DefaultParagraphFont"/>
    <w:link w:val="ESONormal"/>
    <w:locked/>
    <w:rsid w:val="00E56A17"/>
    <w:rPr>
      <w:rFonts w:ascii="Arial" w:eastAsia="Times New Roman" w:hAnsi="Arial" w:cs="Times New Roman"/>
      <w:sz w:val="20"/>
      <w:szCs w:val="20"/>
    </w:rPr>
  </w:style>
  <w:style w:type="character" w:customStyle="1" w:styleId="SSBookmark">
    <w:name w:val="SSBookmark"/>
    <w:uiPriority w:val="99"/>
    <w:rsid w:val="00D2227D"/>
    <w:rPr>
      <w:rFonts w:ascii="Lucida Sans" w:hAnsi="Lucida Sans" w:cs="Lucida Sans"/>
      <w:b/>
      <w:bCs/>
      <w:color w:val="000000"/>
      <w:sz w:val="16"/>
      <w:szCs w:val="16"/>
      <w:shd w:val="clear" w:color="auto" w:fill="FFFF80"/>
    </w:rPr>
  </w:style>
  <w:style w:type="paragraph" w:customStyle="1" w:styleId="BulletedList">
    <w:name w:val="Bulleted List"/>
    <w:next w:val="Normal"/>
    <w:uiPriority w:val="99"/>
    <w:rsid w:val="00D2227D"/>
    <w:pPr>
      <w:autoSpaceDE w:val="0"/>
      <w:autoSpaceDN w:val="0"/>
      <w:adjustRightInd w:val="0"/>
      <w:spacing w:after="0" w:line="240" w:lineRule="auto"/>
      <w:ind w:left="360" w:hanging="360"/>
    </w:pPr>
    <w:rPr>
      <w:rFonts w:ascii="Arial" w:hAnsi="Arial" w:cs="Arial"/>
      <w:color w:val="000000"/>
      <w:sz w:val="20"/>
      <w:szCs w:val="20"/>
      <w:shd w:val="clear" w:color="auto" w:fill="FFFFFF"/>
      <w:lang w:val="en-AU"/>
    </w:rPr>
  </w:style>
  <w:style w:type="paragraph" w:styleId="BodyText">
    <w:name w:val="Body Text"/>
    <w:basedOn w:val="Normal"/>
    <w:next w:val="Normal"/>
    <w:link w:val="BodyTextChar"/>
    <w:uiPriority w:val="99"/>
    <w:rsid w:val="00D2227D"/>
    <w:pPr>
      <w:autoSpaceDE w:val="0"/>
      <w:autoSpaceDN w:val="0"/>
      <w:adjustRightInd w:val="0"/>
      <w:spacing w:after="120" w:line="240" w:lineRule="auto"/>
    </w:pPr>
    <w:rPr>
      <w:rFonts w:cs="Arial"/>
      <w:color w:val="000000"/>
      <w:szCs w:val="20"/>
      <w:shd w:val="clear" w:color="auto" w:fill="FFFFFF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D2227D"/>
    <w:rPr>
      <w:rFonts w:ascii="Arial" w:hAnsi="Arial" w:cs="Arial"/>
      <w:color w:val="000000"/>
      <w:sz w:val="20"/>
      <w:szCs w:val="20"/>
      <w:lang w:val="en-AU"/>
    </w:rPr>
  </w:style>
  <w:style w:type="paragraph" w:styleId="BodyText2">
    <w:name w:val="Body Text 2"/>
    <w:basedOn w:val="Normal"/>
    <w:next w:val="Normal"/>
    <w:link w:val="BodyText2Char"/>
    <w:uiPriority w:val="99"/>
    <w:rsid w:val="00D2227D"/>
    <w:pPr>
      <w:autoSpaceDE w:val="0"/>
      <w:autoSpaceDN w:val="0"/>
      <w:adjustRightInd w:val="0"/>
      <w:spacing w:after="120" w:line="480" w:lineRule="auto"/>
    </w:pPr>
    <w:rPr>
      <w:rFonts w:cs="Arial"/>
      <w:color w:val="000000"/>
      <w:sz w:val="18"/>
      <w:szCs w:val="18"/>
      <w:shd w:val="clear" w:color="auto" w:fill="FFFFFF"/>
      <w:lang w:val="en-AU"/>
    </w:rPr>
  </w:style>
  <w:style w:type="character" w:customStyle="1" w:styleId="BodyText2Char">
    <w:name w:val="Body Text 2 Char"/>
    <w:basedOn w:val="DefaultParagraphFont"/>
    <w:link w:val="BodyText2"/>
    <w:uiPriority w:val="99"/>
    <w:rsid w:val="00D2227D"/>
    <w:rPr>
      <w:rFonts w:ascii="Arial" w:hAnsi="Arial" w:cs="Arial"/>
      <w:color w:val="000000"/>
      <w:sz w:val="18"/>
      <w:szCs w:val="18"/>
      <w:lang w:val="en-AU"/>
    </w:rPr>
  </w:style>
  <w:style w:type="paragraph" w:styleId="BodyText3">
    <w:name w:val="Body Text 3"/>
    <w:basedOn w:val="Normal"/>
    <w:next w:val="Normal"/>
    <w:link w:val="BodyText3Char"/>
    <w:uiPriority w:val="99"/>
    <w:rsid w:val="00D2227D"/>
    <w:pPr>
      <w:autoSpaceDE w:val="0"/>
      <w:autoSpaceDN w:val="0"/>
      <w:adjustRightInd w:val="0"/>
      <w:spacing w:after="120" w:line="240" w:lineRule="auto"/>
    </w:pPr>
    <w:rPr>
      <w:rFonts w:cs="Arial"/>
      <w:color w:val="000000"/>
      <w:sz w:val="16"/>
      <w:szCs w:val="16"/>
      <w:shd w:val="clear" w:color="auto" w:fill="FFFFFF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D2227D"/>
    <w:rPr>
      <w:rFonts w:ascii="Arial" w:hAnsi="Arial" w:cs="Arial"/>
      <w:color w:val="000000"/>
      <w:sz w:val="16"/>
      <w:szCs w:val="16"/>
      <w:lang w:val="en-AU"/>
    </w:rPr>
  </w:style>
  <w:style w:type="paragraph" w:styleId="PlainText">
    <w:name w:val="Plain Text"/>
    <w:basedOn w:val="Normal"/>
    <w:next w:val="Normal"/>
    <w:link w:val="PlainTextChar"/>
    <w:uiPriority w:val="99"/>
    <w:rsid w:val="00D2227D"/>
    <w:pPr>
      <w:autoSpaceDE w:val="0"/>
      <w:autoSpaceDN w:val="0"/>
      <w:adjustRightInd w:val="0"/>
      <w:spacing w:after="0" w:line="240" w:lineRule="auto"/>
    </w:pPr>
    <w:rPr>
      <w:rFonts w:cs="Arial"/>
      <w:color w:val="000000"/>
      <w:szCs w:val="20"/>
      <w:shd w:val="clear" w:color="auto" w:fill="FFFFFF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2227D"/>
    <w:rPr>
      <w:rFonts w:ascii="Arial" w:hAnsi="Arial" w:cs="Arial"/>
      <w:color w:val="000000"/>
      <w:sz w:val="20"/>
      <w:szCs w:val="20"/>
      <w:lang w:val="en-AU"/>
    </w:rPr>
  </w:style>
  <w:style w:type="character" w:styleId="Emphasis">
    <w:name w:val="Emphasis"/>
    <w:basedOn w:val="DefaultParagraphFont"/>
    <w:uiPriority w:val="99"/>
    <w:qFormat/>
    <w:rsid w:val="00D2227D"/>
    <w:rPr>
      <w:i/>
      <w:iCs/>
      <w:color w:val="000000"/>
      <w:sz w:val="20"/>
      <w:szCs w:val="20"/>
      <w:shd w:val="clear" w:color="auto" w:fill="FFFFFF"/>
    </w:rPr>
  </w:style>
  <w:style w:type="paragraph" w:customStyle="1" w:styleId="Code">
    <w:name w:val="Code"/>
    <w:next w:val="Normal"/>
    <w:uiPriority w:val="99"/>
    <w:rsid w:val="00D222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  <w:shd w:val="clear" w:color="auto" w:fill="FFFFFF"/>
      <w:lang w:val="en-AU"/>
    </w:rPr>
  </w:style>
  <w:style w:type="character" w:customStyle="1" w:styleId="FieldLabel">
    <w:name w:val="Field Label"/>
    <w:uiPriority w:val="99"/>
    <w:rsid w:val="00D2227D"/>
    <w:rPr>
      <w:i/>
      <w:iCs/>
      <w:color w:val="004080"/>
      <w:sz w:val="20"/>
      <w:szCs w:val="20"/>
      <w:shd w:val="clear" w:color="auto" w:fill="FFFFFF"/>
    </w:rPr>
  </w:style>
  <w:style w:type="numbering" w:customStyle="1" w:styleId="NoList1">
    <w:name w:val="No List1"/>
    <w:next w:val="NoList"/>
    <w:uiPriority w:val="99"/>
    <w:semiHidden/>
    <w:unhideWhenUsed/>
    <w:rsid w:val="00D2227D"/>
  </w:style>
  <w:style w:type="numbering" w:customStyle="1" w:styleId="NoList2">
    <w:name w:val="No List2"/>
    <w:next w:val="NoList"/>
    <w:uiPriority w:val="99"/>
    <w:semiHidden/>
    <w:unhideWhenUsed/>
    <w:rsid w:val="001243EF"/>
  </w:style>
  <w:style w:type="character" w:styleId="CommentReference">
    <w:name w:val="annotation reference"/>
    <w:basedOn w:val="DefaultParagraphFont"/>
    <w:semiHidden/>
    <w:unhideWhenUsed/>
    <w:rsid w:val="00835C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5C3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5C3B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B"/>
    <w:rPr>
      <w:rFonts w:ascii="Arial" w:hAnsi="Arial"/>
      <w:b/>
      <w:bCs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81254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285E8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0A3D64"/>
  </w:style>
  <w:style w:type="numbering" w:customStyle="1" w:styleId="NoList4">
    <w:name w:val="No List4"/>
    <w:next w:val="NoList"/>
    <w:uiPriority w:val="99"/>
    <w:semiHidden/>
    <w:unhideWhenUsed/>
    <w:rsid w:val="008C6473"/>
  </w:style>
  <w:style w:type="numbering" w:customStyle="1" w:styleId="NoList5">
    <w:name w:val="No List5"/>
    <w:next w:val="NoList"/>
    <w:uiPriority w:val="99"/>
    <w:semiHidden/>
    <w:unhideWhenUsed/>
    <w:rsid w:val="000A4FAD"/>
  </w:style>
  <w:style w:type="character" w:customStyle="1" w:styleId="shorttext">
    <w:name w:val="short_text"/>
    <w:basedOn w:val="DefaultParagraphFont"/>
    <w:rsid w:val="00AA4F05"/>
  </w:style>
  <w:style w:type="character" w:customStyle="1" w:styleId="hps">
    <w:name w:val="hps"/>
    <w:basedOn w:val="DefaultParagraphFont"/>
    <w:rsid w:val="00AA4F05"/>
  </w:style>
  <w:style w:type="paragraph" w:customStyle="1" w:styleId="ESOOdrkyslovan1">
    <w:name w:val="ESO_Odrážky_číslované_1"/>
    <w:basedOn w:val="Normal"/>
    <w:rsid w:val="001746F5"/>
    <w:pPr>
      <w:numPr>
        <w:numId w:val="5"/>
      </w:numPr>
      <w:spacing w:after="120" w:line="259" w:lineRule="auto"/>
      <w:jc w:val="both"/>
    </w:pPr>
    <w:rPr>
      <w:rFonts w:eastAsia="Calibri" w:cs="Arial"/>
    </w:rPr>
  </w:style>
  <w:style w:type="paragraph" w:customStyle="1" w:styleId="ESOHeadline5">
    <w:name w:val="ESO_Headline_5"/>
    <w:basedOn w:val="Heading5"/>
    <w:link w:val="ESOHeadline5Char"/>
    <w:qFormat/>
    <w:rsid w:val="001746F5"/>
    <w:pPr>
      <w:keepNext w:val="0"/>
      <w:numPr>
        <w:ilvl w:val="0"/>
        <w:numId w:val="0"/>
      </w:numPr>
      <w:suppressAutoHyphens w:val="0"/>
      <w:ind w:left="2269" w:hanging="1418"/>
    </w:pPr>
    <w:rPr>
      <w:rFonts w:ascii="Arial Narrow" w:hAnsi="Arial Narrow" w:cstheme="minorBidi"/>
      <w:bCs w:val="0"/>
      <w:sz w:val="20"/>
    </w:rPr>
  </w:style>
  <w:style w:type="character" w:customStyle="1" w:styleId="ESOHeadline5Char">
    <w:name w:val="ESO_Headline_5 Char"/>
    <w:basedOn w:val="DefaultParagraphFont"/>
    <w:link w:val="ESOHeadline5"/>
    <w:rsid w:val="001746F5"/>
    <w:rPr>
      <w:rFonts w:ascii="Arial Narrow" w:hAnsi="Arial Narrow"/>
      <w:b/>
      <w:i/>
      <w:iCs/>
      <w:kern w:val="28"/>
      <w:sz w:val="20"/>
      <w:lang w:val="en-GB"/>
    </w:rPr>
  </w:style>
  <w:style w:type="paragraph" w:customStyle="1" w:styleId="NumHeading1">
    <w:name w:val="Num Heading 1"/>
    <w:basedOn w:val="Heading1"/>
    <w:next w:val="Normal"/>
    <w:rsid w:val="00110E64"/>
    <w:pPr>
      <w:keepLines w:val="0"/>
      <w:pageBreakBefore/>
      <w:numPr>
        <w:numId w:val="6"/>
      </w:numPr>
      <w:suppressAutoHyphens w:val="0"/>
      <w:spacing w:before="0" w:after="120"/>
    </w:pPr>
    <w:rPr>
      <w:rFonts w:ascii="Arial Black" w:eastAsia="Arial Black" w:hAnsi="Arial Black" w:cs="Arial Black"/>
      <w:b w:val="0"/>
      <w:bCs/>
      <w:smallCaps/>
      <w:color w:val="333333"/>
      <w:kern w:val="32"/>
      <w:sz w:val="32"/>
      <w:szCs w:val="32"/>
      <w:lang w:val="en-US"/>
    </w:rPr>
  </w:style>
  <w:style w:type="paragraph" w:customStyle="1" w:styleId="NumHeading2">
    <w:name w:val="Num Heading 2"/>
    <w:basedOn w:val="Heading2"/>
    <w:next w:val="Normal"/>
    <w:rsid w:val="00110E64"/>
    <w:pPr>
      <w:keepLines w:val="0"/>
      <w:numPr>
        <w:numId w:val="6"/>
      </w:numPr>
      <w:suppressAutoHyphens w:val="0"/>
      <w:spacing w:after="120"/>
    </w:pPr>
    <w:rPr>
      <w:rFonts w:asciiTheme="minorHAnsi" w:hAnsiTheme="minorHAnsi" w:cstheme="minorBidi"/>
      <w:bCs/>
      <w:color w:val="333333"/>
      <w:kern w:val="0"/>
      <w:szCs w:val="28"/>
      <w:lang w:val="en-US"/>
    </w:rPr>
  </w:style>
  <w:style w:type="paragraph" w:customStyle="1" w:styleId="NumHeading3">
    <w:name w:val="Num Heading 3"/>
    <w:basedOn w:val="Heading30"/>
    <w:next w:val="Normal"/>
    <w:rsid w:val="00110E64"/>
    <w:pPr>
      <w:keepLines w:val="0"/>
      <w:numPr>
        <w:numId w:val="6"/>
      </w:numPr>
      <w:suppressAutoHyphens w:val="0"/>
      <w:spacing w:before="180" w:after="200"/>
    </w:pPr>
    <w:rPr>
      <w:rFonts w:asciiTheme="minorHAnsi" w:hAnsiTheme="minorHAnsi" w:cstheme="minorBidi"/>
      <w:bCs w:val="0"/>
      <w:color w:val="333333"/>
      <w:kern w:val="0"/>
      <w:sz w:val="26"/>
      <w:szCs w:val="26"/>
      <w:lang w:val="en-US"/>
    </w:rPr>
  </w:style>
  <w:style w:type="paragraph" w:customStyle="1" w:styleId="NumHeading4">
    <w:name w:val="Num Heading 4"/>
    <w:basedOn w:val="Heading4"/>
    <w:next w:val="Normal"/>
    <w:rsid w:val="00110E64"/>
    <w:pPr>
      <w:numPr>
        <w:numId w:val="6"/>
      </w:numPr>
      <w:spacing w:before="180"/>
    </w:pPr>
    <w:rPr>
      <w:rFonts w:asciiTheme="minorHAnsi" w:hAnsiTheme="minorHAnsi" w:cstheme="minorBidi"/>
      <w:color w:val="333333"/>
      <w:lang w:val="en-US"/>
    </w:rPr>
  </w:style>
  <w:style w:type="paragraph" w:customStyle="1" w:styleId="HeadingAppendixOld">
    <w:name w:val="Heading Appendix Old"/>
    <w:basedOn w:val="Normal"/>
    <w:next w:val="Normal"/>
    <w:rsid w:val="00110E64"/>
    <w:pPr>
      <w:keepNext/>
      <w:pageBreakBefore/>
      <w:numPr>
        <w:ilvl w:val="7"/>
        <w:numId w:val="6"/>
      </w:numPr>
    </w:pPr>
    <w:rPr>
      <w:rFonts w:ascii="Arial Black" w:eastAsia="Arial Black" w:hAnsi="Arial Black" w:cs="Arial Black"/>
      <w:smallCaps/>
      <w:color w:val="333333"/>
      <w:sz w:val="32"/>
      <w:szCs w:val="32"/>
      <w:lang w:val="en-US"/>
    </w:rPr>
  </w:style>
  <w:style w:type="paragraph" w:customStyle="1" w:styleId="HeadingPart">
    <w:name w:val="Heading Part"/>
    <w:basedOn w:val="Normal"/>
    <w:next w:val="Normal"/>
    <w:rsid w:val="00110E64"/>
    <w:pPr>
      <w:pageBreakBefore/>
      <w:numPr>
        <w:ilvl w:val="8"/>
        <w:numId w:val="6"/>
      </w:numPr>
      <w:spacing w:before="480"/>
      <w:outlineLvl w:val="8"/>
    </w:pPr>
    <w:rPr>
      <w:rFonts w:ascii="Arial Black" w:eastAsia="Arial Black" w:hAnsi="Arial Black" w:cs="Arial Black"/>
      <w:b/>
      <w:smallCaps/>
      <w:color w:val="333333"/>
      <w:sz w:val="32"/>
      <w:szCs w:val="32"/>
      <w:lang w:val="en-US"/>
    </w:rPr>
  </w:style>
  <w:style w:type="paragraph" w:customStyle="1" w:styleId="NumHeading5">
    <w:name w:val="Num Heading 5"/>
    <w:basedOn w:val="Heading5"/>
    <w:next w:val="Normal"/>
    <w:rsid w:val="00110E64"/>
    <w:pPr>
      <w:numPr>
        <w:numId w:val="6"/>
      </w:numPr>
      <w:suppressAutoHyphens w:val="0"/>
      <w:spacing w:before="180" w:after="200"/>
    </w:pPr>
    <w:rPr>
      <w:rFonts w:asciiTheme="minorHAnsi" w:hAnsiTheme="minorHAnsi" w:cstheme="minorBidi"/>
      <w:color w:val="333333"/>
      <w:kern w:val="0"/>
      <w:sz w:val="22"/>
      <w:lang w:val="en-US"/>
    </w:rPr>
  </w:style>
  <w:style w:type="character" w:customStyle="1" w:styleId="Style3Char">
    <w:name w:val="Style3 Char"/>
    <w:basedOn w:val="DefaultParagraphFont"/>
    <w:link w:val="Style3"/>
    <w:locked/>
    <w:rsid w:val="00110E64"/>
    <w:rPr>
      <w:b/>
      <w:color w:val="333333"/>
      <w:sz w:val="26"/>
      <w:szCs w:val="26"/>
    </w:rPr>
  </w:style>
  <w:style w:type="paragraph" w:customStyle="1" w:styleId="Style3">
    <w:name w:val="Style3"/>
    <w:basedOn w:val="NumHeading3"/>
    <w:link w:val="Style3Char"/>
    <w:qFormat/>
    <w:rsid w:val="00110E64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3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47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0350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88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6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5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s\eHealth\1%20JRUZ%20II\JRUZ2_PD_Projektovy_Dokument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9E631E09EF4419A7A0F98634BC268" ma:contentTypeVersion="0" ma:contentTypeDescription="Create a new document." ma:contentTypeScope="" ma:versionID="e7c98ce105fa46c789f112893ae2885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C5B22-914C-4421-AB94-ABC4F581CA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3635D3-DF91-49F7-9609-BF41D11B412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CEC6E8A-9044-4CBD-89B1-66A0969AC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1D0F69C-58DD-4C17-8F6E-540D6384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JRUZ2_PD_Projektovy_Dokument</Template>
  <TotalTime>179</TotalTime>
  <Pages>8</Pages>
  <Words>1078</Words>
  <Characters>6150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NESS Slovensko, a.s.</Company>
  <LinksUpToDate>false</LinksUpToDate>
  <CharactersWithSpaces>7214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JRUZ 2</dc:subject>
  <dc:creator>Vladimir Polak</dc:creator>
  <cp:keywords/>
  <dc:description/>
  <cp:lastModifiedBy>Miroslav Zlevsky</cp:lastModifiedBy>
  <cp:revision>3</cp:revision>
  <cp:lastPrinted>2010-03-01T00:55:00Z</cp:lastPrinted>
  <dcterms:created xsi:type="dcterms:W3CDTF">2012-01-10T11:04:00Z</dcterms:created>
  <dcterms:modified xsi:type="dcterms:W3CDTF">2015-07-31T07:50:00Z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0x01010400F660B20DC6328A41A57F3A11A5002B3B</vt:lpwstr>
  </property>
  <property fmtid="{D5CDD505-2E9C-101B-9397-08002B2CF9AE}" pid="3" name="_DocHome">
    <vt:i4>927232168</vt:i4>
  </property>
</Properties>
</file>