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33C69" w14:textId="77777777" w:rsidR="001C3785" w:rsidRPr="00B91DB8" w:rsidRDefault="001C3785" w:rsidP="002C2434">
      <w:pPr>
        <w:rPr>
          <w:rStyle w:val="SubtitleChar"/>
        </w:rPr>
      </w:pPr>
    </w:p>
    <w:p w14:paraId="29033C6A" w14:textId="77777777" w:rsidR="002C2434" w:rsidRPr="00B91DB8" w:rsidRDefault="002C2434" w:rsidP="002C2434">
      <w:pPr>
        <w:rPr>
          <w:rStyle w:val="SubtitleChar"/>
        </w:rPr>
      </w:pPr>
    </w:p>
    <w:p w14:paraId="29033C6B" w14:textId="77777777" w:rsidR="002C2434" w:rsidRPr="00B91DB8" w:rsidRDefault="002C2434" w:rsidP="002C2434">
      <w:pPr>
        <w:rPr>
          <w:rStyle w:val="SubtitleChar"/>
        </w:rPr>
      </w:pPr>
    </w:p>
    <w:p w14:paraId="29033C6C" w14:textId="77777777" w:rsidR="002C2434" w:rsidRPr="00B91DB8" w:rsidRDefault="002C2434" w:rsidP="002C2434">
      <w:pPr>
        <w:rPr>
          <w:rStyle w:val="SubtitleChar"/>
        </w:rPr>
      </w:pPr>
    </w:p>
    <w:p w14:paraId="29033C6D" w14:textId="77777777" w:rsidR="002C2434" w:rsidRPr="00B91DB8" w:rsidRDefault="002C2434" w:rsidP="002C2434">
      <w:pPr>
        <w:rPr>
          <w:rStyle w:val="SubtitleChar"/>
        </w:rPr>
      </w:pPr>
    </w:p>
    <w:p w14:paraId="29033C6E" w14:textId="77777777" w:rsidR="002C2434" w:rsidRPr="00B91DB8" w:rsidRDefault="002C2434" w:rsidP="002C2434">
      <w:pPr>
        <w:rPr>
          <w:rStyle w:val="SubtitleChar"/>
        </w:rPr>
      </w:pPr>
    </w:p>
    <w:p w14:paraId="29033C6F" w14:textId="77777777" w:rsidR="002C2434" w:rsidRPr="00B91DB8" w:rsidRDefault="002C2434" w:rsidP="002C2434">
      <w:pPr>
        <w:rPr>
          <w:rStyle w:val="SubtitleChar"/>
        </w:rPr>
      </w:pPr>
    </w:p>
    <w:p w14:paraId="29033C70" w14:textId="77777777" w:rsidR="002C2434" w:rsidRPr="00B91DB8" w:rsidRDefault="002C2434" w:rsidP="002C2434">
      <w:pPr>
        <w:rPr>
          <w:rStyle w:val="SubtitleChar"/>
        </w:rPr>
      </w:pPr>
    </w:p>
    <w:p w14:paraId="29033C71" w14:textId="77777777" w:rsidR="002C2434" w:rsidRPr="00B91DB8" w:rsidRDefault="002C2434" w:rsidP="002C2434">
      <w:pPr>
        <w:rPr>
          <w:rStyle w:val="SubtitleChar"/>
        </w:rPr>
      </w:pPr>
    </w:p>
    <w:p w14:paraId="29033C72" w14:textId="77777777" w:rsidR="002C2434" w:rsidRPr="00B91DB8" w:rsidRDefault="002C2434" w:rsidP="002C2434">
      <w:pPr>
        <w:rPr>
          <w:rStyle w:val="SubtitleChar"/>
        </w:rPr>
      </w:pPr>
    </w:p>
    <w:p w14:paraId="29033C73" w14:textId="77777777" w:rsidR="001C3785" w:rsidRPr="00B91DB8" w:rsidRDefault="00971B64" w:rsidP="001C3785">
      <w:pPr>
        <w:jc w:val="center"/>
        <w:rPr>
          <w:rFonts w:cs="Times New Roman"/>
          <w:b/>
          <w:sz w:val="26"/>
          <w:szCs w:val="26"/>
        </w:rPr>
      </w:pPr>
      <w:r w:rsidRPr="00B91DB8">
        <w:rPr>
          <w:rFonts w:cs="Times New Roman"/>
          <w:b/>
          <w:noProof/>
          <w:sz w:val="26"/>
          <w:szCs w:val="26"/>
          <w:lang w:eastAsia="sk-SK"/>
        </w:rPr>
        <w:drawing>
          <wp:inline distT="0" distB="0" distL="0" distR="0" wp14:anchorId="2903535A" wp14:editId="2903535B">
            <wp:extent cx="1310020" cy="437731"/>
            <wp:effectExtent l="19050" t="0" r="4430" b="0"/>
            <wp:docPr id="17" name="Obrázok 0" descr="logo eHeal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eHealth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209" cy="4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3C74" w14:textId="77777777" w:rsidR="001C3785" w:rsidRPr="00B91DB8" w:rsidRDefault="001C3785" w:rsidP="001C3785">
      <w:pPr>
        <w:jc w:val="center"/>
        <w:rPr>
          <w:rFonts w:cs="Times New Roman"/>
          <w:b/>
          <w:sz w:val="26"/>
          <w:szCs w:val="26"/>
        </w:rPr>
      </w:pPr>
    </w:p>
    <w:p w14:paraId="29033C75" w14:textId="77777777" w:rsidR="001C3785" w:rsidRPr="00B91DB8" w:rsidRDefault="001C3785" w:rsidP="001C3785">
      <w:pPr>
        <w:jc w:val="center"/>
        <w:rPr>
          <w:rFonts w:cs="Arial"/>
          <w:b/>
          <w:sz w:val="26"/>
          <w:szCs w:val="26"/>
        </w:rPr>
      </w:pPr>
      <w:r w:rsidRPr="00B91DB8">
        <w:rPr>
          <w:rFonts w:cs="Arial"/>
          <w:b/>
          <w:sz w:val="26"/>
          <w:szCs w:val="26"/>
        </w:rPr>
        <w:t>Ministerstvo zdravotníctva SR</w:t>
      </w:r>
    </w:p>
    <w:p w14:paraId="29033C76" w14:textId="77777777" w:rsidR="0021469D" w:rsidRPr="00B91DB8" w:rsidRDefault="0021469D" w:rsidP="001C3785">
      <w:pPr>
        <w:jc w:val="center"/>
        <w:rPr>
          <w:rFonts w:cs="Arial"/>
          <w:b/>
          <w:sz w:val="26"/>
          <w:szCs w:val="26"/>
        </w:rPr>
      </w:pPr>
      <w:r w:rsidRPr="00B91DB8">
        <w:rPr>
          <w:rFonts w:cs="Arial"/>
          <w:b/>
          <w:sz w:val="26"/>
          <w:szCs w:val="26"/>
        </w:rPr>
        <w:t>Národné centrum zdravotníckych informácií</w:t>
      </w:r>
    </w:p>
    <w:p w14:paraId="29033C77" w14:textId="7206DC75" w:rsidR="001C3785" w:rsidRPr="00B91DB8" w:rsidRDefault="0021469D" w:rsidP="001C3785">
      <w:pPr>
        <w:jc w:val="center"/>
        <w:rPr>
          <w:rFonts w:cs="Arial"/>
          <w:b/>
          <w:color w:val="005E8E"/>
          <w:sz w:val="26"/>
          <w:szCs w:val="26"/>
        </w:rPr>
      </w:pPr>
      <w:r w:rsidRPr="00B91DB8">
        <w:rPr>
          <w:rFonts w:cs="Arial"/>
          <w:b/>
          <w:sz w:val="36"/>
          <w:szCs w:val="36"/>
        </w:rPr>
        <w:t>Jednotná referenčná údajová základňa</w:t>
      </w:r>
      <w:r w:rsidR="002775F6" w:rsidRPr="00B91DB8">
        <w:rPr>
          <w:rFonts w:cs="Arial"/>
          <w:b/>
          <w:sz w:val="36"/>
          <w:szCs w:val="36"/>
        </w:rPr>
        <w:t xml:space="preserve"> </w:t>
      </w:r>
      <w:r w:rsidR="002775F6" w:rsidRPr="00B91DB8">
        <w:rPr>
          <w:rFonts w:cs="Arial"/>
          <w:b/>
          <w:sz w:val="36"/>
          <w:szCs w:val="36"/>
        </w:rPr>
        <w:br/>
        <w:t>rezortu zdravotníctva</w:t>
      </w:r>
    </w:p>
    <w:p w14:paraId="29033C78" w14:textId="6BD4E981" w:rsidR="001C3785" w:rsidRPr="00B91DB8" w:rsidRDefault="00D3306C" w:rsidP="001C3785">
      <w:pPr>
        <w:spacing w:after="120"/>
        <w:jc w:val="center"/>
        <w:rPr>
          <w:rFonts w:cs="Arial"/>
          <w:b/>
          <w:sz w:val="44"/>
          <w:szCs w:val="32"/>
        </w:rPr>
      </w:pPr>
      <w:r w:rsidRPr="00B91DB8">
        <w:rPr>
          <w:rFonts w:cs="Arial"/>
          <w:b/>
          <w:sz w:val="44"/>
          <w:szCs w:val="32"/>
        </w:rPr>
        <w:t>J02</w:t>
      </w:r>
      <w:r w:rsidR="00894E73" w:rsidRPr="00B91DB8">
        <w:rPr>
          <w:rFonts w:cs="Arial"/>
          <w:b/>
          <w:sz w:val="44"/>
          <w:szCs w:val="32"/>
        </w:rPr>
        <w:t xml:space="preserve"> </w:t>
      </w:r>
      <w:r w:rsidR="00FB2F0C">
        <w:rPr>
          <w:rFonts w:cs="Arial"/>
          <w:b/>
          <w:sz w:val="44"/>
          <w:szCs w:val="32"/>
        </w:rPr>
        <w:t xml:space="preserve">Príloha </w:t>
      </w:r>
      <w:r w:rsidR="00544D66">
        <w:rPr>
          <w:rFonts w:cs="Arial"/>
          <w:b/>
          <w:sz w:val="44"/>
          <w:szCs w:val="32"/>
        </w:rPr>
        <w:t>C</w:t>
      </w:r>
      <w:r w:rsidR="000A67E7">
        <w:rPr>
          <w:rFonts w:cs="Arial"/>
          <w:b/>
          <w:sz w:val="44"/>
          <w:szCs w:val="32"/>
        </w:rPr>
        <w:t xml:space="preserve"> </w:t>
      </w:r>
      <w:r w:rsidRPr="00B91DB8">
        <w:rPr>
          <w:rFonts w:cs="Arial"/>
          <w:b/>
          <w:sz w:val="44"/>
          <w:szCs w:val="32"/>
        </w:rPr>
        <w:t>–</w:t>
      </w:r>
      <w:r w:rsidR="00894E73" w:rsidRPr="00B91DB8">
        <w:rPr>
          <w:rFonts w:cs="Arial"/>
          <w:b/>
          <w:sz w:val="44"/>
          <w:szCs w:val="32"/>
        </w:rPr>
        <w:t xml:space="preserve"> </w:t>
      </w:r>
      <w:r w:rsidR="00C85403">
        <w:rPr>
          <w:rFonts w:cs="Arial"/>
          <w:b/>
          <w:sz w:val="44"/>
          <w:szCs w:val="32"/>
        </w:rPr>
        <w:t xml:space="preserve">Spoločné dátové štruktúry rozhraní </w:t>
      </w:r>
      <w:r w:rsidR="00544D66">
        <w:rPr>
          <w:rFonts w:cs="Arial"/>
          <w:b/>
          <w:sz w:val="44"/>
          <w:szCs w:val="32"/>
        </w:rPr>
        <w:t>replikačné</w:t>
      </w:r>
      <w:r w:rsidR="00C85403">
        <w:rPr>
          <w:rFonts w:cs="Arial"/>
          <w:b/>
          <w:sz w:val="44"/>
          <w:szCs w:val="32"/>
        </w:rPr>
        <w:t xml:space="preserve"> XSD</w:t>
      </w:r>
      <w:r w:rsidR="00A235A1">
        <w:rPr>
          <w:rFonts w:cs="Arial"/>
          <w:b/>
          <w:sz w:val="44"/>
          <w:szCs w:val="32"/>
        </w:rPr>
        <w:t xml:space="preserve"> - _</w:t>
      </w:r>
      <w:proofErr w:type="spellStart"/>
      <w:r w:rsidR="00A235A1">
        <w:rPr>
          <w:rFonts w:cs="Arial"/>
          <w:b/>
          <w:sz w:val="44"/>
          <w:szCs w:val="32"/>
        </w:rPr>
        <w:t>Titulna_strana</w:t>
      </w:r>
      <w:proofErr w:type="spellEnd"/>
    </w:p>
    <w:p w14:paraId="29033C79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A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C" w14:textId="77777777" w:rsidR="001C3785" w:rsidRPr="00B91DB8" w:rsidRDefault="001C3785" w:rsidP="00F4523D">
      <w:pPr>
        <w:spacing w:after="120"/>
        <w:rPr>
          <w:rFonts w:cs="Times New Roman"/>
          <w:b/>
          <w:sz w:val="32"/>
          <w:szCs w:val="32"/>
        </w:rPr>
      </w:pPr>
    </w:p>
    <w:p w14:paraId="29033C7D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7E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80" w14:textId="77777777" w:rsidR="001C3785" w:rsidRPr="00B91DB8" w:rsidRDefault="00BA2946" w:rsidP="00BA2946">
      <w:pPr>
        <w:tabs>
          <w:tab w:val="left" w:pos="4320"/>
        </w:tabs>
        <w:spacing w:after="120"/>
        <w:rPr>
          <w:rFonts w:cs="Times New Roman"/>
          <w:b/>
          <w:sz w:val="32"/>
          <w:szCs w:val="32"/>
        </w:rPr>
      </w:pPr>
      <w:r w:rsidRPr="00B91DB8">
        <w:rPr>
          <w:rFonts w:cs="Times New Roman"/>
          <w:b/>
          <w:sz w:val="32"/>
          <w:szCs w:val="32"/>
        </w:rPr>
        <w:tab/>
      </w:r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5320"/>
      </w:tblGrid>
      <w:tr w:rsidR="001C3785" w:rsidRPr="00B91DB8" w14:paraId="29033C82" w14:textId="77777777" w:rsidTr="00163C0E">
        <w:trPr>
          <w:cantSplit/>
          <w:jc w:val="center"/>
        </w:trPr>
        <w:tc>
          <w:tcPr>
            <w:tcW w:w="5320" w:type="dxa"/>
          </w:tcPr>
          <w:p w14:paraId="29033C81" w14:textId="7838C0A2" w:rsidR="001C3785" w:rsidRPr="00B91DB8" w:rsidRDefault="00C46DC5" w:rsidP="00036E32">
            <w:pPr>
              <w:jc w:val="center"/>
            </w:pPr>
            <w:proofErr w:type="spellStart"/>
            <w:r>
              <w:t>April</w:t>
            </w:r>
            <w:proofErr w:type="spellEnd"/>
            <w:r w:rsidR="002775F6" w:rsidRPr="00B91DB8">
              <w:t xml:space="preserve"> </w:t>
            </w:r>
            <w:r w:rsidR="007C5E5D" w:rsidRPr="00B91DB8">
              <w:t>201</w:t>
            </w:r>
            <w:r>
              <w:t>7</w:t>
            </w:r>
          </w:p>
        </w:tc>
      </w:tr>
      <w:tr w:rsidR="001C3785" w:rsidRPr="00B91DB8" w14:paraId="29033C84" w14:textId="77777777" w:rsidTr="00163C0E">
        <w:trPr>
          <w:cantSplit/>
          <w:jc w:val="center"/>
        </w:trPr>
        <w:tc>
          <w:tcPr>
            <w:tcW w:w="5320" w:type="dxa"/>
          </w:tcPr>
          <w:p w14:paraId="29033C83" w14:textId="4895E7FD" w:rsidR="001C3785" w:rsidRPr="00B91DB8" w:rsidRDefault="001C3785" w:rsidP="00346AF2">
            <w:pPr>
              <w:jc w:val="center"/>
            </w:pPr>
            <w:r w:rsidRPr="00B91DB8">
              <w:t xml:space="preserve">Tento dokument obsahuje </w:t>
            </w:r>
            <w:r w:rsidR="009A4B58">
              <w:fldChar w:fldCharType="begin"/>
            </w:r>
            <w:r w:rsidR="009A4B58">
              <w:instrText xml:space="preserve"> NUMPAGES  \* Arabic  \* MERGEFORMAT </w:instrText>
            </w:r>
            <w:r w:rsidR="009A4B58">
              <w:fldChar w:fldCharType="separate"/>
            </w:r>
            <w:r w:rsidR="00151BE6">
              <w:rPr>
                <w:noProof/>
              </w:rPr>
              <w:t>8</w:t>
            </w:r>
            <w:r w:rsidR="009A4B58">
              <w:rPr>
                <w:noProof/>
              </w:rPr>
              <w:fldChar w:fldCharType="end"/>
            </w:r>
            <w:r w:rsidRPr="00B91DB8">
              <w:t xml:space="preserve"> strán</w:t>
            </w:r>
          </w:p>
        </w:tc>
      </w:tr>
      <w:tr w:rsidR="001C3785" w:rsidRPr="00B91DB8" w14:paraId="29033C86" w14:textId="77777777" w:rsidTr="00163C0E">
        <w:trPr>
          <w:cantSplit/>
          <w:trHeight w:hRule="exact" w:val="20"/>
          <w:jc w:val="center"/>
        </w:trPr>
        <w:tc>
          <w:tcPr>
            <w:tcW w:w="5320" w:type="dxa"/>
          </w:tcPr>
          <w:p w14:paraId="29033C85" w14:textId="77777777" w:rsidR="001C3785" w:rsidRPr="00B91DB8" w:rsidRDefault="001C3785" w:rsidP="001C3785">
            <w:pPr>
              <w:ind w:left="29"/>
            </w:pPr>
            <w:bookmarkStart w:id="0" w:name="AppendPages" w:colFirst="0" w:colLast="0"/>
          </w:p>
        </w:tc>
      </w:tr>
      <w:bookmarkEnd w:id="0"/>
      <w:tr w:rsidR="001C3785" w:rsidRPr="00B91DB8" w14:paraId="29033C88" w14:textId="77777777" w:rsidTr="00163C0E">
        <w:trPr>
          <w:cantSplit/>
          <w:jc w:val="center"/>
        </w:trPr>
        <w:tc>
          <w:tcPr>
            <w:tcW w:w="5320" w:type="dxa"/>
          </w:tcPr>
          <w:p w14:paraId="29033C87" w14:textId="77777777" w:rsidR="001C3785" w:rsidRPr="00B91DB8" w:rsidRDefault="001C3785" w:rsidP="001C3785">
            <w:pPr>
              <w:ind w:left="29"/>
            </w:pPr>
          </w:p>
        </w:tc>
      </w:tr>
    </w:tbl>
    <w:p w14:paraId="29033C89" w14:textId="77777777" w:rsidR="001C3785" w:rsidRPr="00B91DB8" w:rsidRDefault="001C3785" w:rsidP="001C3785">
      <w:pPr>
        <w:spacing w:after="120"/>
        <w:jc w:val="center"/>
        <w:rPr>
          <w:rFonts w:cs="Times New Roman"/>
          <w:b/>
          <w:sz w:val="32"/>
          <w:szCs w:val="32"/>
        </w:rPr>
      </w:pPr>
    </w:p>
    <w:p w14:paraId="29033C8A" w14:textId="77777777" w:rsidR="001C3785" w:rsidRPr="00B91DB8" w:rsidRDefault="002C2434" w:rsidP="00577DB5">
      <w:pPr>
        <w:rPr>
          <w:rFonts w:cs="Arial"/>
          <w:b/>
          <w:i/>
          <w:sz w:val="24"/>
          <w:szCs w:val="24"/>
        </w:rPr>
      </w:pPr>
      <w:r w:rsidRPr="00B91DB8">
        <w:br w:type="page"/>
      </w:r>
      <w:r w:rsidR="001C3785" w:rsidRPr="00B91DB8">
        <w:rPr>
          <w:rFonts w:cs="Arial"/>
          <w:b/>
          <w:sz w:val="24"/>
          <w:szCs w:val="24"/>
        </w:rPr>
        <w:lastRenderedPageBreak/>
        <w:t>Základné informácie o dokumente</w:t>
      </w:r>
    </w:p>
    <w:tbl>
      <w:tblPr>
        <w:tblStyle w:val="TableGrid"/>
        <w:tblW w:w="5000" w:type="pc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343"/>
        <w:gridCol w:w="7266"/>
      </w:tblGrid>
      <w:tr w:rsidR="001C3785" w:rsidRPr="00B91DB8" w14:paraId="29033C8D" w14:textId="77777777" w:rsidTr="009D3C9B">
        <w:tc>
          <w:tcPr>
            <w:tcW w:w="1219" w:type="pct"/>
            <w:shd w:val="clear" w:color="auto" w:fill="AFC8FF"/>
          </w:tcPr>
          <w:p w14:paraId="29033C8B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Názov dokumentu</w:t>
            </w:r>
          </w:p>
        </w:tc>
        <w:tc>
          <w:tcPr>
            <w:tcW w:w="3781" w:type="pct"/>
          </w:tcPr>
          <w:p w14:paraId="29033C8C" w14:textId="52C914FA" w:rsidR="001C3785" w:rsidRPr="00B91DB8" w:rsidRDefault="00B21930" w:rsidP="00544D66">
            <w:pPr>
              <w:spacing w:before="20" w:after="60"/>
            </w:pPr>
            <w:r w:rsidRPr="00B21930">
              <w:t>J02 Príloha C – Spoločné dátové štruktúry rozhraní replikačné XSD - _</w:t>
            </w:r>
            <w:proofErr w:type="spellStart"/>
            <w:r w:rsidRPr="00B21930">
              <w:t>Titulna_strana</w:t>
            </w:r>
            <w:proofErr w:type="spellEnd"/>
          </w:p>
        </w:tc>
      </w:tr>
      <w:tr w:rsidR="001C3785" w:rsidRPr="00B91DB8" w14:paraId="29033C90" w14:textId="77777777" w:rsidTr="009D3C9B">
        <w:tc>
          <w:tcPr>
            <w:tcW w:w="1219" w:type="pct"/>
            <w:shd w:val="clear" w:color="auto" w:fill="AFC8FF"/>
          </w:tcPr>
          <w:p w14:paraId="29033C8E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Aktuálna verzia</w:t>
            </w:r>
          </w:p>
        </w:tc>
        <w:tc>
          <w:tcPr>
            <w:tcW w:w="3781" w:type="pct"/>
          </w:tcPr>
          <w:p w14:paraId="29033C8F" w14:textId="78A8CA33" w:rsidR="001C3785" w:rsidRPr="00B91DB8" w:rsidRDefault="00724449" w:rsidP="003125D5">
            <w:pPr>
              <w:spacing w:before="20" w:after="60"/>
            </w:pPr>
            <w:r>
              <w:t>4</w:t>
            </w:r>
            <w:r w:rsidR="00F4523D">
              <w:t>.</w:t>
            </w:r>
            <w:r w:rsidR="00C46DC5">
              <w:t>14</w:t>
            </w:r>
          </w:p>
        </w:tc>
      </w:tr>
      <w:tr w:rsidR="001C3785" w:rsidRPr="00B91DB8" w14:paraId="29033C93" w14:textId="77777777" w:rsidTr="009D3C9B">
        <w:tc>
          <w:tcPr>
            <w:tcW w:w="1219" w:type="pct"/>
            <w:shd w:val="clear" w:color="auto" w:fill="AFC8FF"/>
          </w:tcPr>
          <w:p w14:paraId="29033C91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Status</w:t>
            </w:r>
          </w:p>
        </w:tc>
        <w:tc>
          <w:tcPr>
            <w:tcW w:w="3781" w:type="pct"/>
          </w:tcPr>
          <w:p w14:paraId="29033C92" w14:textId="77777777" w:rsidR="001C3785" w:rsidRPr="00B91DB8" w:rsidRDefault="001C3785" w:rsidP="00630A63">
            <w:pPr>
              <w:spacing w:before="20" w:after="60"/>
            </w:pPr>
            <w:proofErr w:type="spellStart"/>
            <w:r w:rsidRPr="00A235A1">
              <w:rPr>
                <w:strike/>
              </w:rPr>
              <w:t>Draft</w:t>
            </w:r>
            <w:proofErr w:type="spellEnd"/>
            <w:r w:rsidRPr="00A235A1">
              <w:rPr>
                <w:strike/>
              </w:rPr>
              <w:t xml:space="preserve"> </w:t>
            </w:r>
            <w:r w:rsidRPr="00B91DB8">
              <w:t xml:space="preserve">/ </w:t>
            </w:r>
            <w:r w:rsidRPr="00510055">
              <w:rPr>
                <w:strike/>
              </w:rPr>
              <w:t>Pripomienkovanie</w:t>
            </w:r>
            <w:r w:rsidRPr="00B91DB8">
              <w:rPr>
                <w:strike/>
              </w:rPr>
              <w:t xml:space="preserve"> </w:t>
            </w:r>
            <w:r w:rsidRPr="00B91DB8">
              <w:t xml:space="preserve">/ </w:t>
            </w:r>
            <w:r w:rsidRPr="00510055">
              <w:rPr>
                <w:b/>
              </w:rPr>
              <w:t>Schvaľovanie</w:t>
            </w:r>
          </w:p>
        </w:tc>
      </w:tr>
      <w:tr w:rsidR="001C3785" w:rsidRPr="00B91DB8" w14:paraId="29033C96" w14:textId="77777777" w:rsidTr="009D3C9B">
        <w:tc>
          <w:tcPr>
            <w:tcW w:w="1219" w:type="pct"/>
            <w:shd w:val="clear" w:color="auto" w:fill="AFC8FF"/>
          </w:tcPr>
          <w:p w14:paraId="29033C94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Tvorca dokumentu</w:t>
            </w:r>
          </w:p>
        </w:tc>
        <w:tc>
          <w:tcPr>
            <w:tcW w:w="3781" w:type="pct"/>
          </w:tcPr>
          <w:p w14:paraId="29033C95" w14:textId="17FF9500" w:rsidR="001C3785" w:rsidRPr="00B91DB8" w:rsidRDefault="000D5140" w:rsidP="00716F54">
            <w:pPr>
              <w:spacing w:before="20" w:after="60"/>
            </w:pPr>
            <w:r>
              <w:t>Vladimír Polák</w:t>
            </w:r>
          </w:p>
        </w:tc>
      </w:tr>
    </w:tbl>
    <w:p w14:paraId="29033C97" w14:textId="77777777" w:rsidR="001C3785" w:rsidRPr="00B91DB8" w:rsidRDefault="001C3785" w:rsidP="001C3785"/>
    <w:p w14:paraId="29033C98" w14:textId="77777777" w:rsidR="001C3785" w:rsidRPr="00B91DB8" w:rsidRDefault="001C3785" w:rsidP="001C3785">
      <w:pPr>
        <w:pStyle w:val="Heading9"/>
        <w:numPr>
          <w:ilvl w:val="0"/>
          <w:numId w:val="0"/>
        </w:numPr>
        <w:jc w:val="center"/>
        <w:rPr>
          <w:rFonts w:cs="Arial"/>
          <w:b/>
          <w:i w:val="0"/>
          <w:sz w:val="24"/>
          <w:szCs w:val="24"/>
        </w:rPr>
      </w:pPr>
      <w:r w:rsidRPr="00B91DB8">
        <w:rPr>
          <w:rFonts w:cs="Arial"/>
          <w:b/>
          <w:i w:val="0"/>
          <w:sz w:val="24"/>
          <w:szCs w:val="24"/>
        </w:rPr>
        <w:t>História dokumentu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8"/>
        <w:gridCol w:w="1340"/>
        <w:gridCol w:w="2051"/>
        <w:gridCol w:w="5230"/>
      </w:tblGrid>
      <w:tr w:rsidR="001C3785" w:rsidRPr="00B91DB8" w14:paraId="29033C9D" w14:textId="77777777" w:rsidTr="008C4105">
        <w:tc>
          <w:tcPr>
            <w:tcW w:w="523" w:type="pct"/>
            <w:shd w:val="clear" w:color="auto" w:fill="AFC8FF"/>
          </w:tcPr>
          <w:p w14:paraId="29033C99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Verzia</w:t>
            </w:r>
          </w:p>
        </w:tc>
        <w:tc>
          <w:tcPr>
            <w:tcW w:w="696" w:type="pct"/>
            <w:shd w:val="clear" w:color="auto" w:fill="AFC8FF"/>
          </w:tcPr>
          <w:p w14:paraId="29033C9A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Dátum</w:t>
            </w:r>
          </w:p>
        </w:tc>
        <w:tc>
          <w:tcPr>
            <w:tcW w:w="1065" w:type="pct"/>
            <w:shd w:val="clear" w:color="auto" w:fill="AFC8FF"/>
          </w:tcPr>
          <w:p w14:paraId="29033C9B" w14:textId="77777777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Autor</w:t>
            </w:r>
          </w:p>
        </w:tc>
        <w:tc>
          <w:tcPr>
            <w:tcW w:w="2716" w:type="pct"/>
            <w:shd w:val="clear" w:color="auto" w:fill="AFC8FF"/>
          </w:tcPr>
          <w:p w14:paraId="29033C9C" w14:textId="0E342C49" w:rsidR="001C3785" w:rsidRPr="00B91DB8" w:rsidRDefault="001C3785" w:rsidP="00163C0E">
            <w:pPr>
              <w:spacing w:before="20" w:after="60"/>
              <w:jc w:val="center"/>
              <w:rPr>
                <w:b/>
              </w:rPr>
            </w:pPr>
            <w:r w:rsidRPr="00B91DB8">
              <w:rPr>
                <w:b/>
              </w:rPr>
              <w:t>Popis verzie a</w:t>
            </w:r>
            <w:r w:rsidR="00D41659">
              <w:rPr>
                <w:b/>
              </w:rPr>
              <w:t> </w:t>
            </w:r>
            <w:r w:rsidRPr="00B91DB8">
              <w:rPr>
                <w:b/>
              </w:rPr>
              <w:t>zmien oproti predchádzajúcej verzii</w:t>
            </w:r>
          </w:p>
        </w:tc>
      </w:tr>
      <w:tr w:rsidR="001C3785" w:rsidRPr="00B91DB8" w14:paraId="29033CA2" w14:textId="77777777" w:rsidTr="008C4105">
        <w:tc>
          <w:tcPr>
            <w:tcW w:w="523" w:type="pct"/>
          </w:tcPr>
          <w:p w14:paraId="29033C9E" w14:textId="46527FCA" w:rsidR="001C3785" w:rsidRPr="00B91DB8" w:rsidRDefault="00F4523D" w:rsidP="00163C0E">
            <w:pPr>
              <w:spacing w:before="20" w:after="60"/>
              <w:jc w:val="center"/>
            </w:pPr>
            <w:r>
              <w:t>0.</w:t>
            </w:r>
            <w:r w:rsidR="005C68F9" w:rsidRPr="00B91DB8">
              <w:t>1</w:t>
            </w:r>
          </w:p>
        </w:tc>
        <w:tc>
          <w:tcPr>
            <w:tcW w:w="696" w:type="pct"/>
          </w:tcPr>
          <w:p w14:paraId="29033C9F" w14:textId="450DE03C" w:rsidR="001C3785" w:rsidRPr="00B91DB8" w:rsidRDefault="000A67E7" w:rsidP="00716F54">
            <w:pPr>
              <w:spacing w:before="20" w:after="60"/>
              <w:jc w:val="center"/>
            </w:pPr>
            <w:r>
              <w:t>1</w:t>
            </w:r>
            <w:r w:rsidR="00716F54">
              <w:t>4</w:t>
            </w:r>
            <w:r>
              <w:t>.</w:t>
            </w:r>
            <w:r w:rsidR="00716F54">
              <w:t>3</w:t>
            </w:r>
            <w:r>
              <w:t>.2012</w:t>
            </w:r>
          </w:p>
        </w:tc>
        <w:tc>
          <w:tcPr>
            <w:tcW w:w="1065" w:type="pct"/>
          </w:tcPr>
          <w:p w14:paraId="29033CA0" w14:textId="72C71F1C" w:rsidR="001C3785" w:rsidRPr="00B91DB8" w:rsidRDefault="00716F54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29033CA1" w14:textId="6EAA19D8" w:rsidR="001C3785" w:rsidRPr="00B91DB8" w:rsidRDefault="005C68F9" w:rsidP="000A67E7">
            <w:pPr>
              <w:spacing w:before="20" w:after="60"/>
            </w:pPr>
            <w:r w:rsidRPr="00B91DB8">
              <w:t>Vytvorená šablóna</w:t>
            </w:r>
          </w:p>
        </w:tc>
      </w:tr>
      <w:tr w:rsidR="00716F54" w:rsidRPr="00B91DB8" w14:paraId="74AFD889" w14:textId="77777777" w:rsidTr="008C4105">
        <w:tc>
          <w:tcPr>
            <w:tcW w:w="523" w:type="pct"/>
          </w:tcPr>
          <w:p w14:paraId="54E43A61" w14:textId="5C0162CA" w:rsidR="00716F54" w:rsidRPr="00B91DB8" w:rsidRDefault="00716F54" w:rsidP="00163C0E">
            <w:pPr>
              <w:spacing w:before="20" w:after="60"/>
              <w:jc w:val="center"/>
            </w:pPr>
            <w:r>
              <w:t>0.2</w:t>
            </w:r>
          </w:p>
        </w:tc>
        <w:tc>
          <w:tcPr>
            <w:tcW w:w="696" w:type="pct"/>
          </w:tcPr>
          <w:p w14:paraId="52A07D9F" w14:textId="5D5F7C8C" w:rsidR="00716F54" w:rsidRPr="00B91DB8" w:rsidRDefault="00716F54" w:rsidP="00163C0E">
            <w:pPr>
              <w:spacing w:before="20" w:after="60"/>
              <w:jc w:val="center"/>
            </w:pPr>
            <w:r>
              <w:t>14.3.2012</w:t>
            </w:r>
          </w:p>
        </w:tc>
        <w:tc>
          <w:tcPr>
            <w:tcW w:w="1065" w:type="pct"/>
          </w:tcPr>
          <w:p w14:paraId="72001A32" w14:textId="3339F83A" w:rsidR="00716F54" w:rsidRPr="00B91DB8" w:rsidRDefault="00716F54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08F9DD6A" w14:textId="0B1071ED" w:rsidR="00716F54" w:rsidRPr="00CB30EE" w:rsidRDefault="00716F54" w:rsidP="00716F54">
            <w:pPr>
              <w:spacing w:before="20" w:after="60"/>
            </w:pPr>
            <w:r>
              <w:t>Vytvorenie sprievodného dokumentu k</w:t>
            </w:r>
            <w:r w:rsidR="00D41659">
              <w:t> </w:t>
            </w:r>
            <w:r>
              <w:t>ZIP súboru a</w:t>
            </w:r>
            <w:r w:rsidR="00D41659">
              <w:t> </w:t>
            </w:r>
            <w:r>
              <w:t>vytvorenie navigačného obrázku</w:t>
            </w:r>
          </w:p>
        </w:tc>
      </w:tr>
      <w:tr w:rsidR="00A235A1" w:rsidRPr="00B91DB8" w14:paraId="23A79561" w14:textId="77777777" w:rsidTr="008C4105">
        <w:tc>
          <w:tcPr>
            <w:tcW w:w="523" w:type="pct"/>
          </w:tcPr>
          <w:p w14:paraId="7B60CDEC" w14:textId="20232026" w:rsidR="00A235A1" w:rsidRDefault="00A235A1" w:rsidP="00163C0E">
            <w:pPr>
              <w:spacing w:before="20" w:after="60"/>
              <w:jc w:val="center"/>
            </w:pPr>
            <w:r>
              <w:t>1.1</w:t>
            </w:r>
          </w:p>
        </w:tc>
        <w:tc>
          <w:tcPr>
            <w:tcW w:w="696" w:type="pct"/>
          </w:tcPr>
          <w:p w14:paraId="4BC8C0AF" w14:textId="7E9527E5" w:rsidR="00A235A1" w:rsidRDefault="00A235A1" w:rsidP="00163C0E">
            <w:pPr>
              <w:spacing w:before="20" w:after="60"/>
              <w:jc w:val="center"/>
            </w:pPr>
            <w:r>
              <w:t>15.3.2012</w:t>
            </w:r>
          </w:p>
        </w:tc>
        <w:tc>
          <w:tcPr>
            <w:tcW w:w="1065" w:type="pct"/>
          </w:tcPr>
          <w:p w14:paraId="6F94D8CE" w14:textId="706242F4" w:rsidR="00A235A1" w:rsidRDefault="00A235A1" w:rsidP="00346AF2">
            <w:pPr>
              <w:spacing w:before="20" w:after="60"/>
            </w:pPr>
            <w:r>
              <w:t xml:space="preserve">Martina </w:t>
            </w:r>
            <w:proofErr w:type="spellStart"/>
            <w:r>
              <w:t>Hrušovská</w:t>
            </w:r>
            <w:proofErr w:type="spellEnd"/>
          </w:p>
        </w:tc>
        <w:tc>
          <w:tcPr>
            <w:tcW w:w="2716" w:type="pct"/>
          </w:tcPr>
          <w:p w14:paraId="3C4E51DE" w14:textId="7E00AF55" w:rsidR="00A235A1" w:rsidRDefault="00A235A1" w:rsidP="00716F54">
            <w:pPr>
              <w:spacing w:before="20" w:after="60"/>
            </w:pPr>
            <w:r w:rsidRPr="00A235A1">
              <w:t>Predložené na kontrolu zapracovania pripomienok</w:t>
            </w:r>
          </w:p>
        </w:tc>
      </w:tr>
      <w:tr w:rsidR="00510055" w:rsidRPr="00B91DB8" w14:paraId="102505EE" w14:textId="77777777" w:rsidTr="008C4105">
        <w:tc>
          <w:tcPr>
            <w:tcW w:w="523" w:type="pct"/>
          </w:tcPr>
          <w:p w14:paraId="115CE8FF" w14:textId="2BFAC5B3" w:rsidR="00510055" w:rsidRDefault="00510055" w:rsidP="00163C0E">
            <w:pPr>
              <w:spacing w:before="20" w:after="60"/>
              <w:jc w:val="center"/>
            </w:pPr>
            <w:r>
              <w:t>2.0</w:t>
            </w:r>
          </w:p>
        </w:tc>
        <w:tc>
          <w:tcPr>
            <w:tcW w:w="696" w:type="pct"/>
          </w:tcPr>
          <w:p w14:paraId="346346B8" w14:textId="4E7F2B49" w:rsidR="00510055" w:rsidRDefault="00510055" w:rsidP="00163C0E">
            <w:pPr>
              <w:spacing w:before="20" w:after="60"/>
              <w:jc w:val="center"/>
            </w:pPr>
            <w:r>
              <w:t>30.3.2012</w:t>
            </w:r>
          </w:p>
        </w:tc>
        <w:tc>
          <w:tcPr>
            <w:tcW w:w="1065" w:type="pct"/>
          </w:tcPr>
          <w:p w14:paraId="5F9CD0A4" w14:textId="7B0B2EB9" w:rsidR="00510055" w:rsidRDefault="00510055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DFD0E94" w14:textId="30B0DC9F" w:rsidR="00510055" w:rsidRPr="00A235A1" w:rsidRDefault="00510055" w:rsidP="00716F54">
            <w:pPr>
              <w:spacing w:before="20" w:after="60"/>
            </w:pPr>
            <w:r>
              <w:t>Na schválenie</w:t>
            </w:r>
          </w:p>
        </w:tc>
      </w:tr>
      <w:tr w:rsidR="00D41659" w:rsidRPr="00B91DB8" w14:paraId="66706563" w14:textId="77777777" w:rsidTr="008C4105">
        <w:tc>
          <w:tcPr>
            <w:tcW w:w="523" w:type="pct"/>
          </w:tcPr>
          <w:p w14:paraId="28D80556" w14:textId="10EF34C4" w:rsidR="00D41659" w:rsidRDefault="00D41659" w:rsidP="00163C0E">
            <w:pPr>
              <w:spacing w:before="20" w:after="60"/>
              <w:jc w:val="center"/>
            </w:pPr>
            <w:r>
              <w:t>2.1</w:t>
            </w:r>
          </w:p>
        </w:tc>
        <w:tc>
          <w:tcPr>
            <w:tcW w:w="696" w:type="pct"/>
          </w:tcPr>
          <w:p w14:paraId="0251780E" w14:textId="43C8085D" w:rsidR="00D41659" w:rsidRDefault="00D41659" w:rsidP="00163C0E">
            <w:pPr>
              <w:spacing w:before="20" w:after="60"/>
              <w:jc w:val="center"/>
            </w:pPr>
            <w:r>
              <w:t>26.6.2013</w:t>
            </w:r>
          </w:p>
        </w:tc>
        <w:tc>
          <w:tcPr>
            <w:tcW w:w="1065" w:type="pct"/>
          </w:tcPr>
          <w:p w14:paraId="0A777353" w14:textId="6BF5A45C" w:rsidR="00D41659" w:rsidRDefault="00D41659" w:rsidP="00346AF2">
            <w:pPr>
              <w:spacing w:before="20" w:after="60"/>
            </w:pPr>
            <w:r>
              <w:t>Miroslav Straka</w:t>
            </w:r>
          </w:p>
        </w:tc>
        <w:tc>
          <w:tcPr>
            <w:tcW w:w="2716" w:type="pct"/>
          </w:tcPr>
          <w:p w14:paraId="23900083" w14:textId="49AF4FB0" w:rsidR="00D41659" w:rsidRDefault="00D41659" w:rsidP="00716F54">
            <w:pPr>
              <w:spacing w:before="20" w:after="60"/>
            </w:pPr>
            <w:r>
              <w:t xml:space="preserve">Do </w:t>
            </w:r>
            <w:proofErr w:type="spellStart"/>
            <w:r>
              <w:t>xsd</w:t>
            </w:r>
            <w:proofErr w:type="spellEnd"/>
            <w:r>
              <w:t xml:space="preserve"> schém boli doplnené typové kontroly</w:t>
            </w:r>
          </w:p>
        </w:tc>
      </w:tr>
      <w:tr w:rsidR="008A5880" w:rsidRPr="00B91DB8" w14:paraId="24F6BAD2" w14:textId="77777777" w:rsidTr="008C4105">
        <w:tc>
          <w:tcPr>
            <w:tcW w:w="523" w:type="pct"/>
          </w:tcPr>
          <w:p w14:paraId="3D73D120" w14:textId="2869CE54" w:rsidR="008A5880" w:rsidRDefault="008A5880" w:rsidP="00163C0E">
            <w:pPr>
              <w:spacing w:before="20" w:after="60"/>
              <w:jc w:val="center"/>
            </w:pPr>
            <w:r>
              <w:t>2.2</w:t>
            </w:r>
          </w:p>
        </w:tc>
        <w:tc>
          <w:tcPr>
            <w:tcW w:w="696" w:type="pct"/>
          </w:tcPr>
          <w:p w14:paraId="1F2A84C1" w14:textId="6C5D49BF" w:rsidR="008A5880" w:rsidRDefault="008A5880" w:rsidP="00163C0E">
            <w:pPr>
              <w:spacing w:before="20" w:after="60"/>
              <w:jc w:val="center"/>
            </w:pPr>
            <w:r>
              <w:t>29.7.2013</w:t>
            </w:r>
          </w:p>
        </w:tc>
        <w:tc>
          <w:tcPr>
            <w:tcW w:w="1065" w:type="pct"/>
          </w:tcPr>
          <w:p w14:paraId="3D33A892" w14:textId="66023F00" w:rsidR="008A5880" w:rsidRDefault="008A5880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01D6B552" w14:textId="761ACE41" w:rsidR="008A5880" w:rsidRDefault="008A5880" w:rsidP="00716F54">
            <w:pPr>
              <w:spacing w:before="20" w:after="60"/>
            </w:pPr>
            <w:r>
              <w:t>Typové kontroly doplnené v plnom rozsahu.</w:t>
            </w:r>
          </w:p>
        </w:tc>
      </w:tr>
      <w:tr w:rsidR="009E2D48" w:rsidRPr="00B91DB8" w14:paraId="4BC6A222" w14:textId="77777777" w:rsidTr="00DE7A72">
        <w:tc>
          <w:tcPr>
            <w:tcW w:w="523" w:type="pct"/>
          </w:tcPr>
          <w:p w14:paraId="4CB8AEF7" w14:textId="77777777" w:rsidR="009E2D48" w:rsidRDefault="009E2D48" w:rsidP="00DE7A72">
            <w:pPr>
              <w:spacing w:before="20" w:after="60"/>
              <w:jc w:val="center"/>
            </w:pPr>
            <w:r>
              <w:t>2.3</w:t>
            </w:r>
          </w:p>
        </w:tc>
        <w:tc>
          <w:tcPr>
            <w:tcW w:w="696" w:type="pct"/>
          </w:tcPr>
          <w:p w14:paraId="641D1B36" w14:textId="77777777" w:rsidR="009E2D48" w:rsidRDefault="009E2D48" w:rsidP="00DE7A72">
            <w:pPr>
              <w:spacing w:before="20" w:after="60"/>
              <w:jc w:val="center"/>
            </w:pPr>
            <w:r>
              <w:t>9.9.2013</w:t>
            </w:r>
          </w:p>
        </w:tc>
        <w:tc>
          <w:tcPr>
            <w:tcW w:w="1065" w:type="pct"/>
          </w:tcPr>
          <w:p w14:paraId="4BA9CC85" w14:textId="77777777" w:rsidR="009E2D48" w:rsidRDefault="009E2D48" w:rsidP="00DE7A7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4C17E55B" w14:textId="77777777" w:rsidR="009E2D48" w:rsidRDefault="009E2D48" w:rsidP="00DE7A72">
            <w:pPr>
              <w:spacing w:before="20" w:after="60"/>
            </w:pPr>
            <w:r>
              <w:t>Zapracovanie pripomienok NCZI pre špecifické dátové typy.</w:t>
            </w:r>
          </w:p>
        </w:tc>
      </w:tr>
      <w:tr w:rsidR="003125D5" w:rsidRPr="00B91DB8" w14:paraId="5BB7A87C" w14:textId="77777777" w:rsidTr="00AB482E">
        <w:tc>
          <w:tcPr>
            <w:tcW w:w="523" w:type="pct"/>
          </w:tcPr>
          <w:p w14:paraId="0819F8C9" w14:textId="77777777" w:rsidR="003125D5" w:rsidRDefault="003125D5" w:rsidP="00AB482E">
            <w:pPr>
              <w:spacing w:before="20" w:after="60"/>
              <w:jc w:val="center"/>
            </w:pPr>
            <w:r>
              <w:t>2.4</w:t>
            </w:r>
          </w:p>
        </w:tc>
        <w:tc>
          <w:tcPr>
            <w:tcW w:w="696" w:type="pct"/>
          </w:tcPr>
          <w:p w14:paraId="6769EAA5" w14:textId="77777777" w:rsidR="003125D5" w:rsidRDefault="003125D5" w:rsidP="00AB482E">
            <w:pPr>
              <w:spacing w:before="20" w:after="60"/>
              <w:jc w:val="center"/>
            </w:pPr>
            <w:r>
              <w:t>21.10.2013</w:t>
            </w:r>
          </w:p>
        </w:tc>
        <w:tc>
          <w:tcPr>
            <w:tcW w:w="1065" w:type="pct"/>
          </w:tcPr>
          <w:p w14:paraId="655B9B8C" w14:textId="77777777" w:rsidR="003125D5" w:rsidRDefault="003125D5" w:rsidP="00AB482E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066B4160" w14:textId="77777777" w:rsidR="003125D5" w:rsidRDefault="003125D5" w:rsidP="00AB482E">
            <w:pPr>
              <w:spacing w:before="20" w:after="60"/>
            </w:pPr>
            <w:r>
              <w:t>Zapracovanie pripomienok NCZI.</w:t>
            </w:r>
          </w:p>
        </w:tc>
      </w:tr>
      <w:tr w:rsidR="000D5140" w:rsidRPr="00B91DB8" w14:paraId="017E4FF1" w14:textId="77777777" w:rsidTr="00414E25">
        <w:tc>
          <w:tcPr>
            <w:tcW w:w="523" w:type="pct"/>
          </w:tcPr>
          <w:p w14:paraId="585225D4" w14:textId="77777777" w:rsidR="000D5140" w:rsidRDefault="000D5140" w:rsidP="00414E25">
            <w:pPr>
              <w:spacing w:before="20" w:after="60"/>
              <w:jc w:val="center"/>
            </w:pPr>
            <w:r>
              <w:t>3.0</w:t>
            </w:r>
          </w:p>
        </w:tc>
        <w:tc>
          <w:tcPr>
            <w:tcW w:w="696" w:type="pct"/>
          </w:tcPr>
          <w:p w14:paraId="62821600" w14:textId="77777777" w:rsidR="000D5140" w:rsidRDefault="000D5140" w:rsidP="00414E25">
            <w:pPr>
              <w:spacing w:before="20" w:after="60"/>
              <w:jc w:val="center"/>
            </w:pPr>
            <w:r>
              <w:t>3.12.2014</w:t>
            </w:r>
          </w:p>
        </w:tc>
        <w:tc>
          <w:tcPr>
            <w:tcW w:w="1065" w:type="pct"/>
          </w:tcPr>
          <w:p w14:paraId="3392E2A1" w14:textId="77777777" w:rsidR="000D5140" w:rsidRDefault="000D5140" w:rsidP="00414E25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250D1228" w14:textId="77777777" w:rsidR="000D5140" w:rsidRDefault="000D5140" w:rsidP="00414E25">
            <w:pPr>
              <w:spacing w:before="20" w:after="60"/>
            </w:pPr>
            <w:r>
              <w:t>Doplnenie a aktualizácia</w:t>
            </w:r>
          </w:p>
        </w:tc>
      </w:tr>
      <w:tr w:rsidR="00724449" w:rsidRPr="00B91DB8" w14:paraId="17E27E51" w14:textId="77777777" w:rsidTr="00911DCB">
        <w:tc>
          <w:tcPr>
            <w:tcW w:w="523" w:type="pct"/>
          </w:tcPr>
          <w:p w14:paraId="7AA789DD" w14:textId="77777777" w:rsidR="00724449" w:rsidRDefault="00724449" w:rsidP="00911DCB">
            <w:pPr>
              <w:spacing w:before="20" w:after="60"/>
              <w:jc w:val="center"/>
            </w:pPr>
            <w:r>
              <w:t>3.1</w:t>
            </w:r>
          </w:p>
        </w:tc>
        <w:tc>
          <w:tcPr>
            <w:tcW w:w="696" w:type="pct"/>
          </w:tcPr>
          <w:p w14:paraId="0860D52E" w14:textId="6A7A5904" w:rsidR="00724449" w:rsidRDefault="00724449" w:rsidP="00911DCB">
            <w:pPr>
              <w:spacing w:before="20" w:after="60"/>
              <w:jc w:val="center"/>
            </w:pPr>
            <w:r>
              <w:t>23.1.2014</w:t>
            </w:r>
          </w:p>
        </w:tc>
        <w:tc>
          <w:tcPr>
            <w:tcW w:w="1065" w:type="pct"/>
          </w:tcPr>
          <w:p w14:paraId="05DEFCCA" w14:textId="77777777" w:rsidR="00724449" w:rsidRDefault="00724449" w:rsidP="00911DCB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569471E7" w14:textId="77777777" w:rsidR="00724449" w:rsidRDefault="00724449" w:rsidP="00911DCB">
            <w:pPr>
              <w:spacing w:before="20" w:after="60"/>
            </w:pPr>
            <w:r>
              <w:t>Doplnenie a aktualizácia</w:t>
            </w:r>
          </w:p>
        </w:tc>
      </w:tr>
      <w:tr w:rsidR="009F201A" w:rsidRPr="00B91DB8" w14:paraId="1F415316" w14:textId="77777777" w:rsidTr="008F59F7">
        <w:tc>
          <w:tcPr>
            <w:tcW w:w="523" w:type="pct"/>
          </w:tcPr>
          <w:p w14:paraId="2F4E2B1C" w14:textId="77777777" w:rsidR="009F201A" w:rsidRDefault="009F201A" w:rsidP="008F59F7">
            <w:pPr>
              <w:spacing w:before="20" w:after="60"/>
              <w:jc w:val="center"/>
            </w:pPr>
            <w:r>
              <w:t>4.0</w:t>
            </w:r>
          </w:p>
        </w:tc>
        <w:tc>
          <w:tcPr>
            <w:tcW w:w="696" w:type="pct"/>
          </w:tcPr>
          <w:p w14:paraId="64D8908F" w14:textId="77777777" w:rsidR="009F201A" w:rsidRDefault="009F201A" w:rsidP="008F59F7">
            <w:pPr>
              <w:spacing w:before="20" w:after="60"/>
              <w:jc w:val="center"/>
            </w:pPr>
            <w:r>
              <w:t>18.3.2015</w:t>
            </w:r>
          </w:p>
        </w:tc>
        <w:tc>
          <w:tcPr>
            <w:tcW w:w="1065" w:type="pct"/>
          </w:tcPr>
          <w:p w14:paraId="632EB169" w14:textId="77777777" w:rsidR="009F201A" w:rsidRDefault="009F201A" w:rsidP="008F59F7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15905D4" w14:textId="77777777" w:rsidR="009F201A" w:rsidRDefault="009F201A" w:rsidP="008F59F7">
            <w:pPr>
              <w:spacing w:before="20" w:after="60"/>
            </w:pPr>
            <w:r>
              <w:t>Doplnenie a aktualizácia</w:t>
            </w:r>
          </w:p>
        </w:tc>
      </w:tr>
      <w:tr w:rsidR="00917CA2" w:rsidRPr="00B91DB8" w14:paraId="1E82DE57" w14:textId="77777777" w:rsidTr="008C4105">
        <w:tc>
          <w:tcPr>
            <w:tcW w:w="523" w:type="pct"/>
          </w:tcPr>
          <w:p w14:paraId="41009A7E" w14:textId="019038D0" w:rsidR="00917CA2" w:rsidRDefault="00724449" w:rsidP="00724449">
            <w:pPr>
              <w:spacing w:before="20" w:after="60"/>
              <w:jc w:val="center"/>
            </w:pPr>
            <w:r>
              <w:t>4</w:t>
            </w:r>
            <w:r w:rsidR="009E2D48">
              <w:t>.</w:t>
            </w:r>
            <w:r w:rsidR="009F201A">
              <w:t>3</w:t>
            </w:r>
          </w:p>
        </w:tc>
        <w:tc>
          <w:tcPr>
            <w:tcW w:w="696" w:type="pct"/>
          </w:tcPr>
          <w:p w14:paraId="4F33AA2A" w14:textId="6778E581" w:rsidR="00917CA2" w:rsidRDefault="009F201A" w:rsidP="00724449">
            <w:pPr>
              <w:spacing w:before="20" w:after="60"/>
              <w:jc w:val="center"/>
            </w:pPr>
            <w:r>
              <w:t>31</w:t>
            </w:r>
            <w:r w:rsidR="00724449">
              <w:t>.3</w:t>
            </w:r>
            <w:r w:rsidR="00917CA2">
              <w:t>.201</w:t>
            </w:r>
            <w:r w:rsidR="00724449">
              <w:t>5</w:t>
            </w:r>
          </w:p>
        </w:tc>
        <w:tc>
          <w:tcPr>
            <w:tcW w:w="1065" w:type="pct"/>
          </w:tcPr>
          <w:p w14:paraId="0C13F7A9" w14:textId="49086C4D" w:rsidR="00917CA2" w:rsidRDefault="00917CA2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7510BF2C" w14:textId="2A08E625" w:rsidR="00917CA2" w:rsidRDefault="003125D5" w:rsidP="009E2D48">
            <w:pPr>
              <w:spacing w:before="20" w:after="60"/>
            </w:pPr>
            <w:r>
              <w:t>Doplnenie a aktualizácia</w:t>
            </w:r>
          </w:p>
        </w:tc>
      </w:tr>
      <w:tr w:rsidR="002D7236" w:rsidRPr="00B91DB8" w14:paraId="183531DC" w14:textId="77777777" w:rsidTr="008C7FC8">
        <w:tc>
          <w:tcPr>
            <w:tcW w:w="523" w:type="pct"/>
          </w:tcPr>
          <w:p w14:paraId="2E78AF8F" w14:textId="77777777" w:rsidR="002D7236" w:rsidRDefault="002D7236" w:rsidP="008C7FC8">
            <w:pPr>
              <w:spacing w:before="20" w:after="60"/>
              <w:jc w:val="center"/>
            </w:pPr>
            <w:r>
              <w:t>4.4</w:t>
            </w:r>
          </w:p>
        </w:tc>
        <w:tc>
          <w:tcPr>
            <w:tcW w:w="696" w:type="pct"/>
          </w:tcPr>
          <w:p w14:paraId="66F3BD57" w14:textId="77777777" w:rsidR="002D7236" w:rsidRDefault="002D7236" w:rsidP="008C7FC8">
            <w:pPr>
              <w:spacing w:before="20" w:after="60"/>
              <w:jc w:val="center"/>
            </w:pPr>
            <w:r>
              <w:t>31.5.2015</w:t>
            </w:r>
          </w:p>
        </w:tc>
        <w:tc>
          <w:tcPr>
            <w:tcW w:w="1065" w:type="pct"/>
          </w:tcPr>
          <w:p w14:paraId="2FB39BE2" w14:textId="77777777" w:rsidR="002D7236" w:rsidRDefault="002D7236" w:rsidP="008C7FC8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186FE873" w14:textId="77777777" w:rsidR="002D7236" w:rsidRDefault="002D7236" w:rsidP="008C7FC8">
            <w:pPr>
              <w:spacing w:before="20" w:after="60"/>
            </w:pPr>
            <w:r>
              <w:t>Aktualizácia</w:t>
            </w:r>
          </w:p>
        </w:tc>
      </w:tr>
      <w:tr w:rsidR="00775123" w:rsidRPr="00B91DB8" w14:paraId="7F3592E4" w14:textId="77777777" w:rsidTr="008C4105">
        <w:tc>
          <w:tcPr>
            <w:tcW w:w="523" w:type="pct"/>
          </w:tcPr>
          <w:p w14:paraId="50FB74D6" w14:textId="0B7E8946" w:rsidR="00775123" w:rsidRDefault="002D7236" w:rsidP="00724449">
            <w:pPr>
              <w:spacing w:before="20" w:after="60"/>
              <w:jc w:val="center"/>
            </w:pPr>
            <w:r>
              <w:t>4.5</w:t>
            </w:r>
          </w:p>
        </w:tc>
        <w:tc>
          <w:tcPr>
            <w:tcW w:w="696" w:type="pct"/>
          </w:tcPr>
          <w:p w14:paraId="59BE15F3" w14:textId="4CA2652F" w:rsidR="00775123" w:rsidRDefault="002D7236" w:rsidP="00724449">
            <w:pPr>
              <w:spacing w:before="20" w:after="60"/>
              <w:jc w:val="center"/>
            </w:pPr>
            <w:r>
              <w:t>30.6</w:t>
            </w:r>
            <w:r w:rsidR="00775123">
              <w:t>.2015</w:t>
            </w:r>
          </w:p>
        </w:tc>
        <w:tc>
          <w:tcPr>
            <w:tcW w:w="1065" w:type="pct"/>
          </w:tcPr>
          <w:p w14:paraId="6C5CEDCE" w14:textId="766F7269" w:rsidR="00775123" w:rsidRDefault="00775123" w:rsidP="00346AF2">
            <w:pPr>
              <w:spacing w:before="20" w:after="60"/>
            </w:pPr>
            <w:r>
              <w:t>Vladimír Polák</w:t>
            </w:r>
          </w:p>
        </w:tc>
        <w:tc>
          <w:tcPr>
            <w:tcW w:w="2716" w:type="pct"/>
          </w:tcPr>
          <w:p w14:paraId="441BF292" w14:textId="0B2E354E" w:rsidR="00775123" w:rsidRDefault="00775123" w:rsidP="009E2D48">
            <w:pPr>
              <w:spacing w:before="20" w:after="60"/>
            </w:pPr>
            <w:r>
              <w:t>Aktualizácia</w:t>
            </w:r>
          </w:p>
        </w:tc>
      </w:tr>
      <w:tr w:rsidR="00036E32" w:rsidRPr="00B91DB8" w14:paraId="0E7710DB" w14:textId="77777777" w:rsidTr="008C4105">
        <w:tc>
          <w:tcPr>
            <w:tcW w:w="523" w:type="pct"/>
          </w:tcPr>
          <w:p w14:paraId="2E4BD66C" w14:textId="08CE50D8" w:rsidR="00036E32" w:rsidRDefault="00036E32" w:rsidP="00724449">
            <w:pPr>
              <w:spacing w:before="20" w:after="60"/>
              <w:jc w:val="center"/>
            </w:pPr>
            <w:r>
              <w:t>4.6</w:t>
            </w:r>
          </w:p>
        </w:tc>
        <w:tc>
          <w:tcPr>
            <w:tcW w:w="696" w:type="pct"/>
          </w:tcPr>
          <w:p w14:paraId="2E6DB8FD" w14:textId="6E00132E" w:rsidR="00036E32" w:rsidRDefault="00036E32" w:rsidP="00724449">
            <w:pPr>
              <w:spacing w:before="20" w:after="60"/>
              <w:jc w:val="center"/>
            </w:pPr>
            <w:r>
              <w:t>31.7.2015</w:t>
            </w:r>
          </w:p>
        </w:tc>
        <w:tc>
          <w:tcPr>
            <w:tcW w:w="1065" w:type="pct"/>
          </w:tcPr>
          <w:p w14:paraId="425E8DE3" w14:textId="7E5D617E" w:rsidR="00036E32" w:rsidRDefault="00036E32" w:rsidP="00346AF2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40761E59" w14:textId="5F721D40" w:rsidR="00036E32" w:rsidRDefault="00036E32" w:rsidP="009E2D48">
            <w:pPr>
              <w:spacing w:before="20" w:after="60"/>
            </w:pPr>
            <w:r>
              <w:t>Aktualizácia</w:t>
            </w:r>
          </w:p>
        </w:tc>
      </w:tr>
      <w:tr w:rsidR="003227DF" w:rsidRPr="00B91DB8" w14:paraId="7490830D" w14:textId="77777777" w:rsidTr="008C4105">
        <w:tc>
          <w:tcPr>
            <w:tcW w:w="523" w:type="pct"/>
          </w:tcPr>
          <w:p w14:paraId="309536AC" w14:textId="1C52617C" w:rsidR="003227DF" w:rsidRDefault="003227DF" w:rsidP="006A4948">
            <w:pPr>
              <w:spacing w:before="20" w:after="60"/>
              <w:jc w:val="center"/>
            </w:pPr>
            <w:r>
              <w:t>4.7</w:t>
            </w:r>
          </w:p>
        </w:tc>
        <w:tc>
          <w:tcPr>
            <w:tcW w:w="696" w:type="pct"/>
          </w:tcPr>
          <w:p w14:paraId="675F2991" w14:textId="1B1136EA" w:rsidR="003227DF" w:rsidRDefault="003227DF" w:rsidP="00724449">
            <w:pPr>
              <w:spacing w:before="20" w:after="60"/>
              <w:jc w:val="center"/>
            </w:pPr>
            <w:r>
              <w:t>13.10.2015</w:t>
            </w:r>
          </w:p>
        </w:tc>
        <w:tc>
          <w:tcPr>
            <w:tcW w:w="1065" w:type="pct"/>
          </w:tcPr>
          <w:p w14:paraId="48CA8BA6" w14:textId="2F75F91B" w:rsidR="003227DF" w:rsidRDefault="003227DF" w:rsidP="00346AF2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1D5C2F55" w14:textId="736761F9" w:rsidR="003227DF" w:rsidRDefault="003227DF" w:rsidP="009E2D48">
            <w:pPr>
              <w:spacing w:before="20" w:after="60"/>
            </w:pPr>
            <w:r>
              <w:t>Aktualizácia</w:t>
            </w:r>
          </w:p>
        </w:tc>
      </w:tr>
      <w:tr w:rsidR="006A4948" w:rsidRPr="00B91DB8" w14:paraId="33EE4FB4" w14:textId="77777777" w:rsidTr="008C4105">
        <w:tc>
          <w:tcPr>
            <w:tcW w:w="523" w:type="pct"/>
          </w:tcPr>
          <w:p w14:paraId="10B01EAE" w14:textId="1F729509" w:rsidR="006A4948" w:rsidRDefault="006A4948" w:rsidP="006A4948">
            <w:pPr>
              <w:spacing w:before="20" w:after="60"/>
              <w:jc w:val="center"/>
            </w:pPr>
            <w:r>
              <w:t>4.8</w:t>
            </w:r>
          </w:p>
        </w:tc>
        <w:tc>
          <w:tcPr>
            <w:tcW w:w="696" w:type="pct"/>
          </w:tcPr>
          <w:p w14:paraId="4F95AE69" w14:textId="405A608E" w:rsidR="006A4948" w:rsidRDefault="006A4948" w:rsidP="006A4948">
            <w:pPr>
              <w:spacing w:before="20" w:after="60"/>
              <w:jc w:val="center"/>
            </w:pPr>
            <w:r>
              <w:t>18.11.2015</w:t>
            </w:r>
          </w:p>
        </w:tc>
        <w:tc>
          <w:tcPr>
            <w:tcW w:w="1065" w:type="pct"/>
          </w:tcPr>
          <w:p w14:paraId="3C50CAA3" w14:textId="44B16A71" w:rsidR="006A4948" w:rsidRDefault="006A4948" w:rsidP="006A4948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027A968D" w14:textId="654D5680" w:rsidR="006A4948" w:rsidRDefault="006A4948" w:rsidP="006A4948">
            <w:pPr>
              <w:spacing w:before="20" w:after="60"/>
            </w:pPr>
            <w:r>
              <w:t>Aktualizácia</w:t>
            </w:r>
          </w:p>
        </w:tc>
      </w:tr>
      <w:tr w:rsidR="00555FBD" w:rsidRPr="00B91DB8" w14:paraId="01142F6D" w14:textId="77777777" w:rsidTr="008C4105">
        <w:tc>
          <w:tcPr>
            <w:tcW w:w="523" w:type="pct"/>
          </w:tcPr>
          <w:p w14:paraId="2355A65F" w14:textId="1E020365" w:rsidR="00555FBD" w:rsidRDefault="00555FBD" w:rsidP="00555FBD">
            <w:pPr>
              <w:spacing w:before="20" w:after="60"/>
              <w:jc w:val="center"/>
            </w:pPr>
            <w:r>
              <w:t>4.9</w:t>
            </w:r>
          </w:p>
        </w:tc>
        <w:tc>
          <w:tcPr>
            <w:tcW w:w="696" w:type="pct"/>
          </w:tcPr>
          <w:p w14:paraId="27DC402A" w14:textId="4E4908D1" w:rsidR="00555FBD" w:rsidRDefault="00555FBD" w:rsidP="00555FBD">
            <w:pPr>
              <w:spacing w:before="20" w:after="60"/>
              <w:jc w:val="center"/>
            </w:pPr>
            <w:r>
              <w:t>25.5.2016</w:t>
            </w:r>
          </w:p>
        </w:tc>
        <w:tc>
          <w:tcPr>
            <w:tcW w:w="1065" w:type="pct"/>
          </w:tcPr>
          <w:p w14:paraId="479640D5" w14:textId="62E40C92" w:rsidR="00555FBD" w:rsidRDefault="00555FBD" w:rsidP="00555FBD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6A420058" w14:textId="61C3244A" w:rsidR="00555FBD" w:rsidRDefault="00555FBD" w:rsidP="00555FBD">
            <w:pPr>
              <w:spacing w:before="20" w:after="60"/>
            </w:pPr>
            <w:r>
              <w:t>Aktualizácia – 4.10.9</w:t>
            </w:r>
          </w:p>
        </w:tc>
      </w:tr>
      <w:tr w:rsidR="00BD7D4C" w:rsidRPr="00B91DB8" w14:paraId="265D97B9" w14:textId="77777777" w:rsidTr="008C4105">
        <w:tc>
          <w:tcPr>
            <w:tcW w:w="523" w:type="pct"/>
          </w:tcPr>
          <w:p w14:paraId="3BD5B119" w14:textId="296D8B13" w:rsidR="00BD7D4C" w:rsidRDefault="00BD7D4C" w:rsidP="00BD7D4C">
            <w:pPr>
              <w:spacing w:before="20" w:after="60"/>
              <w:jc w:val="center"/>
            </w:pPr>
            <w:r>
              <w:t>4.10</w:t>
            </w:r>
          </w:p>
        </w:tc>
        <w:tc>
          <w:tcPr>
            <w:tcW w:w="696" w:type="pct"/>
          </w:tcPr>
          <w:p w14:paraId="0FF7EA28" w14:textId="0918C19D" w:rsidR="00BD7D4C" w:rsidRDefault="007167B8" w:rsidP="00BD7D4C">
            <w:pPr>
              <w:spacing w:before="20" w:after="60"/>
              <w:jc w:val="center"/>
            </w:pPr>
            <w:r>
              <w:t>19</w:t>
            </w:r>
            <w:r w:rsidR="00BD7D4C">
              <w:t>.9.2016</w:t>
            </w:r>
          </w:p>
        </w:tc>
        <w:tc>
          <w:tcPr>
            <w:tcW w:w="1065" w:type="pct"/>
          </w:tcPr>
          <w:p w14:paraId="34DEC910" w14:textId="1C049FB2" w:rsidR="00BD7D4C" w:rsidRDefault="00BD7D4C" w:rsidP="00BD7D4C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61D43E0E" w14:textId="6906B59F" w:rsidR="00BD7D4C" w:rsidRDefault="00BD7D4C" w:rsidP="00BD7D4C">
            <w:pPr>
              <w:spacing w:before="20" w:after="60"/>
            </w:pPr>
            <w:r>
              <w:t>Aktualizácia – 4.10.11</w:t>
            </w:r>
          </w:p>
        </w:tc>
      </w:tr>
      <w:tr w:rsidR="00151BE6" w:rsidRPr="00B91DB8" w14:paraId="0BFFB9E8" w14:textId="77777777" w:rsidTr="008C4105">
        <w:tc>
          <w:tcPr>
            <w:tcW w:w="523" w:type="pct"/>
          </w:tcPr>
          <w:p w14:paraId="67654B03" w14:textId="7F907956" w:rsidR="00151BE6" w:rsidRDefault="00151BE6" w:rsidP="00151BE6">
            <w:pPr>
              <w:spacing w:before="20" w:after="60"/>
              <w:jc w:val="center"/>
            </w:pPr>
            <w:r>
              <w:t>4.11</w:t>
            </w:r>
          </w:p>
        </w:tc>
        <w:tc>
          <w:tcPr>
            <w:tcW w:w="696" w:type="pct"/>
          </w:tcPr>
          <w:p w14:paraId="33FB92D3" w14:textId="51565D4E" w:rsidR="00151BE6" w:rsidRDefault="00151BE6" w:rsidP="00151BE6">
            <w:pPr>
              <w:spacing w:before="20" w:after="60"/>
              <w:jc w:val="center"/>
            </w:pPr>
            <w:r>
              <w:t>24.10.2016</w:t>
            </w:r>
          </w:p>
        </w:tc>
        <w:tc>
          <w:tcPr>
            <w:tcW w:w="1065" w:type="pct"/>
          </w:tcPr>
          <w:p w14:paraId="553C6F3C" w14:textId="22A29D2A" w:rsidR="00151BE6" w:rsidRDefault="00151BE6" w:rsidP="00151BE6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0A842EB0" w14:textId="7A92131F" w:rsidR="00151BE6" w:rsidRDefault="00303F31" w:rsidP="00151BE6">
            <w:pPr>
              <w:spacing w:before="20" w:after="60"/>
            </w:pPr>
            <w:r>
              <w:t>Aktualizácia – 4.10.13</w:t>
            </w:r>
          </w:p>
        </w:tc>
      </w:tr>
      <w:tr w:rsidR="00374121" w:rsidRPr="00B91DB8" w14:paraId="791855D1" w14:textId="77777777" w:rsidTr="008C4105">
        <w:tc>
          <w:tcPr>
            <w:tcW w:w="523" w:type="pct"/>
          </w:tcPr>
          <w:p w14:paraId="21E9927A" w14:textId="49D7CF92" w:rsidR="00374121" w:rsidRDefault="00374121" w:rsidP="00374121">
            <w:pPr>
              <w:spacing w:before="20" w:after="60"/>
              <w:jc w:val="center"/>
            </w:pPr>
            <w:r>
              <w:t>4.12</w:t>
            </w:r>
          </w:p>
        </w:tc>
        <w:tc>
          <w:tcPr>
            <w:tcW w:w="696" w:type="pct"/>
          </w:tcPr>
          <w:p w14:paraId="18A51C6D" w14:textId="4D864901" w:rsidR="00374121" w:rsidRDefault="00374121" w:rsidP="00374121">
            <w:pPr>
              <w:spacing w:before="20" w:after="60"/>
              <w:jc w:val="center"/>
            </w:pPr>
            <w:r>
              <w:t>28.11.2016</w:t>
            </w:r>
          </w:p>
        </w:tc>
        <w:tc>
          <w:tcPr>
            <w:tcW w:w="1065" w:type="pct"/>
          </w:tcPr>
          <w:p w14:paraId="11404DBA" w14:textId="0F0C81E2" w:rsidR="00374121" w:rsidRDefault="00374121" w:rsidP="00374121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6AF2A106" w14:textId="4EE7F7A0" w:rsidR="00374121" w:rsidRDefault="00374121" w:rsidP="00374121">
            <w:pPr>
              <w:spacing w:before="20" w:after="60"/>
            </w:pPr>
            <w:r>
              <w:t>Aktualizácia – 4.10.14</w:t>
            </w:r>
          </w:p>
        </w:tc>
      </w:tr>
      <w:tr w:rsidR="00F05E8D" w:rsidRPr="00B91DB8" w14:paraId="1A2CE7DF" w14:textId="77777777" w:rsidTr="008C4105">
        <w:tc>
          <w:tcPr>
            <w:tcW w:w="523" w:type="pct"/>
          </w:tcPr>
          <w:p w14:paraId="7329EF9B" w14:textId="2CEB342D" w:rsidR="00F05E8D" w:rsidRDefault="00F05E8D" w:rsidP="00F05E8D">
            <w:pPr>
              <w:spacing w:before="20" w:after="60"/>
              <w:jc w:val="center"/>
            </w:pPr>
            <w:r>
              <w:t>4.13</w:t>
            </w:r>
          </w:p>
        </w:tc>
        <w:tc>
          <w:tcPr>
            <w:tcW w:w="696" w:type="pct"/>
          </w:tcPr>
          <w:p w14:paraId="2AD9F862" w14:textId="0144DBF4" w:rsidR="00F05E8D" w:rsidRDefault="00F05E8D" w:rsidP="00F05E8D">
            <w:pPr>
              <w:spacing w:before="20" w:after="60"/>
              <w:jc w:val="center"/>
            </w:pPr>
            <w:r>
              <w:t>22.12.2016</w:t>
            </w:r>
          </w:p>
        </w:tc>
        <w:tc>
          <w:tcPr>
            <w:tcW w:w="1065" w:type="pct"/>
          </w:tcPr>
          <w:p w14:paraId="071A90CF" w14:textId="3AEF8D07" w:rsidR="00F05E8D" w:rsidRDefault="00F05E8D" w:rsidP="00F05E8D">
            <w:pPr>
              <w:spacing w:before="20" w:after="60"/>
            </w:pPr>
            <w:r>
              <w:t xml:space="preserve">Miroslav </w:t>
            </w:r>
            <w:proofErr w:type="spellStart"/>
            <w:r>
              <w:t>Zlevský</w:t>
            </w:r>
            <w:proofErr w:type="spellEnd"/>
          </w:p>
        </w:tc>
        <w:tc>
          <w:tcPr>
            <w:tcW w:w="2716" w:type="pct"/>
          </w:tcPr>
          <w:p w14:paraId="21321A6F" w14:textId="60CC268F" w:rsidR="00F05E8D" w:rsidRDefault="00F05E8D" w:rsidP="00F05E8D">
            <w:pPr>
              <w:spacing w:before="20" w:after="60"/>
            </w:pPr>
            <w:r>
              <w:t>Aktualizácia – 4.11</w:t>
            </w:r>
          </w:p>
        </w:tc>
      </w:tr>
      <w:tr w:rsidR="00C46DC5" w:rsidRPr="00B91DB8" w14:paraId="68AFD469" w14:textId="77777777" w:rsidTr="008C4105">
        <w:tc>
          <w:tcPr>
            <w:tcW w:w="523" w:type="pct"/>
          </w:tcPr>
          <w:p w14:paraId="61BAB4AE" w14:textId="128271E2" w:rsidR="00C46DC5" w:rsidRDefault="00C46DC5" w:rsidP="00F05E8D">
            <w:pPr>
              <w:spacing w:before="20" w:after="60"/>
              <w:jc w:val="center"/>
            </w:pPr>
            <w:r>
              <w:t>4.14</w:t>
            </w:r>
          </w:p>
        </w:tc>
        <w:tc>
          <w:tcPr>
            <w:tcW w:w="696" w:type="pct"/>
          </w:tcPr>
          <w:p w14:paraId="52B25552" w14:textId="440AA87A" w:rsidR="00C46DC5" w:rsidRDefault="00C46DC5" w:rsidP="00F05E8D">
            <w:pPr>
              <w:spacing w:before="20" w:after="60"/>
              <w:jc w:val="center"/>
            </w:pPr>
            <w:r>
              <w:t>11.04.2017</w:t>
            </w:r>
          </w:p>
        </w:tc>
        <w:tc>
          <w:tcPr>
            <w:tcW w:w="1065" w:type="pct"/>
          </w:tcPr>
          <w:p w14:paraId="1E800A06" w14:textId="16217F9C" w:rsidR="00C46DC5" w:rsidRDefault="00C46DC5" w:rsidP="00F05E8D">
            <w:pPr>
              <w:spacing w:before="20" w:after="60"/>
            </w:pPr>
            <w:r>
              <w:t>Martin Katona</w:t>
            </w:r>
          </w:p>
        </w:tc>
        <w:tc>
          <w:tcPr>
            <w:tcW w:w="2716" w:type="pct"/>
          </w:tcPr>
          <w:p w14:paraId="310D5CDA" w14:textId="550916AD" w:rsidR="00C46DC5" w:rsidRDefault="00C46DC5" w:rsidP="00C46DC5">
            <w:pPr>
              <w:spacing w:before="20" w:after="60"/>
            </w:pPr>
            <w:r>
              <w:t xml:space="preserve">Doplnenie a aktualizácia – </w:t>
            </w:r>
            <w:proofErr w:type="spellStart"/>
            <w:r>
              <w:t>release</w:t>
            </w:r>
            <w:proofErr w:type="spellEnd"/>
            <w:r>
              <w:t xml:space="preserve"> 4.15</w:t>
            </w:r>
          </w:p>
        </w:tc>
      </w:tr>
    </w:tbl>
    <w:p w14:paraId="29033CBC" w14:textId="77777777" w:rsidR="004B352D" w:rsidRPr="00B91DB8" w:rsidRDefault="004B352D" w:rsidP="004B352D"/>
    <w:p w14:paraId="29033CBD" w14:textId="77777777" w:rsidR="006924C8" w:rsidRPr="00B91DB8" w:rsidRDefault="006924C8">
      <w:r w:rsidRPr="00B91DB8">
        <w:br w:type="page"/>
      </w:r>
    </w:p>
    <w:sdt>
      <w:sdtPr>
        <w:rPr>
          <w:rFonts w:ascii="Arial" w:hAnsi="Arial" w:cstheme="minorBidi"/>
          <w:b w:val="0"/>
          <w:bCs w:val="0"/>
          <w:caps/>
          <w:color w:val="auto"/>
          <w:sz w:val="20"/>
          <w:szCs w:val="22"/>
          <w:lang w:val="sk-SK"/>
        </w:rPr>
        <w:id w:val="1198667335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</w:rPr>
      </w:sdtEndPr>
      <w:sdtContent>
        <w:p w14:paraId="29033CBE" w14:textId="77777777" w:rsidR="00644E58" w:rsidRPr="00B91DB8" w:rsidRDefault="00644E58">
          <w:pPr>
            <w:pStyle w:val="TOCHeading"/>
            <w:rPr>
              <w:lang w:val="sk-SK"/>
            </w:rPr>
          </w:pPr>
          <w:r w:rsidRPr="00B91DB8">
            <w:rPr>
              <w:lang w:val="sk-SK"/>
            </w:rPr>
            <w:t>OBSAH</w:t>
          </w:r>
        </w:p>
        <w:bookmarkStart w:id="1" w:name="_GoBack"/>
        <w:bookmarkEnd w:id="1"/>
        <w:p w14:paraId="167131EA" w14:textId="16A613C9" w:rsidR="00C46DC5" w:rsidRDefault="000A4FAD">
          <w:pPr>
            <w:pStyle w:val="TOC1"/>
            <w:tabs>
              <w:tab w:val="left" w:pos="40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2"/>
              <w:lang w:eastAsia="sk-SK"/>
            </w:rPr>
          </w:pPr>
          <w:r w:rsidRPr="00B91DB8">
            <w:rPr>
              <w:b w:val="0"/>
              <w:bCs w:val="0"/>
              <w:caps w:val="0"/>
            </w:rPr>
            <w:fldChar w:fldCharType="begin"/>
          </w:r>
          <w:r w:rsidRPr="00B91DB8">
            <w:rPr>
              <w:b w:val="0"/>
              <w:bCs w:val="0"/>
              <w:caps w:val="0"/>
            </w:rPr>
            <w:instrText xml:space="preserve"> TOC \o "1-5" \h \z \u </w:instrText>
          </w:r>
          <w:r w:rsidRPr="00B91DB8">
            <w:rPr>
              <w:b w:val="0"/>
              <w:bCs w:val="0"/>
              <w:caps w:val="0"/>
            </w:rPr>
            <w:fldChar w:fldCharType="separate"/>
          </w:r>
          <w:hyperlink w:anchor="_Toc479682620" w:history="1">
            <w:r w:rsidR="00C46DC5" w:rsidRPr="00757630">
              <w:rPr>
                <w:rStyle w:val="Hyperlink"/>
                <w:noProof/>
              </w:rPr>
              <w:t>1</w:t>
            </w:r>
            <w:r w:rsidR="00C46DC5">
              <w:rPr>
                <w:rFonts w:eastAsiaTheme="minorEastAsia"/>
                <w:b w:val="0"/>
                <w:bCs w:val="0"/>
                <w:caps w:val="0"/>
                <w:noProof/>
                <w:sz w:val="22"/>
                <w:lang w:eastAsia="sk-SK"/>
              </w:rPr>
              <w:tab/>
            </w:r>
            <w:r w:rsidR="00C46DC5" w:rsidRPr="00757630">
              <w:rPr>
                <w:rStyle w:val="Hyperlink"/>
                <w:noProof/>
              </w:rPr>
              <w:t>Navigačný obrázok</w:t>
            </w:r>
            <w:r w:rsidR="00C46DC5">
              <w:rPr>
                <w:noProof/>
                <w:webHidden/>
              </w:rPr>
              <w:tab/>
            </w:r>
            <w:r w:rsidR="00C46DC5">
              <w:rPr>
                <w:noProof/>
                <w:webHidden/>
              </w:rPr>
              <w:fldChar w:fldCharType="begin"/>
            </w:r>
            <w:r w:rsidR="00C46DC5">
              <w:rPr>
                <w:noProof/>
                <w:webHidden/>
              </w:rPr>
              <w:instrText xml:space="preserve"> PAGEREF _Toc479682620 \h </w:instrText>
            </w:r>
            <w:r w:rsidR="00C46DC5">
              <w:rPr>
                <w:noProof/>
                <w:webHidden/>
              </w:rPr>
            </w:r>
            <w:r w:rsidR="00C46DC5">
              <w:rPr>
                <w:noProof/>
                <w:webHidden/>
              </w:rPr>
              <w:fldChar w:fldCharType="separate"/>
            </w:r>
            <w:r w:rsidR="00C46DC5">
              <w:rPr>
                <w:noProof/>
                <w:webHidden/>
              </w:rPr>
              <w:t>5</w:t>
            </w:r>
            <w:r w:rsidR="00C46DC5">
              <w:rPr>
                <w:noProof/>
                <w:webHidden/>
              </w:rPr>
              <w:fldChar w:fldCharType="end"/>
            </w:r>
          </w:hyperlink>
        </w:p>
        <w:p w14:paraId="0F94AE81" w14:textId="33F908BF" w:rsidR="00C46DC5" w:rsidRDefault="00C46DC5">
          <w:pPr>
            <w:pStyle w:val="TOC1"/>
            <w:tabs>
              <w:tab w:val="left" w:pos="40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2"/>
              <w:lang w:eastAsia="sk-SK"/>
            </w:rPr>
          </w:pPr>
          <w:hyperlink w:anchor="_Toc479682621" w:history="1">
            <w:r w:rsidRPr="00757630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bCs w:val="0"/>
                <w: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 súborov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739A3" w14:textId="6B91413C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2" w:history="1">
            <w:r w:rsidRPr="00757630">
              <w:rPr>
                <w:rStyle w:val="Hyperlink"/>
                <w:noProof/>
              </w:rPr>
              <w:t>2.1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_Titulna_strana.docx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6B0165" w14:textId="203F70E5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3" w:history="1">
            <w:r w:rsidRPr="00757630">
              <w:rPr>
                <w:rStyle w:val="Hyperlink"/>
                <w:noProof/>
              </w:rPr>
              <w:t>2.2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Address.xsd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214587" w14:textId="5BD78F95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4" w:history="1">
            <w:r w:rsidRPr="00757630">
              <w:rPr>
                <w:rStyle w:val="Hyperlink"/>
                <w:noProof/>
              </w:rPr>
              <w:t>2.3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Ciselnik.xsd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750A9B" w14:textId="5415571C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5" w:history="1">
            <w:r w:rsidRPr="00757630">
              <w:rPr>
                <w:rStyle w:val="Hyperlink"/>
                <w:noProof/>
              </w:rPr>
              <w:t>2.4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CodeList.xsd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24CFD8" w14:textId="47063BDB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6" w:history="1">
            <w:r w:rsidRPr="00757630">
              <w:rPr>
                <w:rStyle w:val="Hyperlink"/>
                <w:noProof/>
              </w:rPr>
              <w:t>2.5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Contact.xsd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69544" w14:textId="586F2389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7" w:history="1">
            <w:r w:rsidRPr="00757630">
              <w:rPr>
                <w:rStyle w:val="Hyperlink"/>
                <w:noProof/>
              </w:rPr>
              <w:t>2.6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CorporateBody.xsd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D93F06" w14:textId="25325105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8" w:history="1">
            <w:r w:rsidRPr="00757630">
              <w:rPr>
                <w:rStyle w:val="Hyperlink"/>
                <w:noProof/>
              </w:rPr>
              <w:t>2.7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DataTypes.xsd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3A38B" w14:textId="1B4380FF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29" w:history="1">
            <w:r w:rsidRPr="00757630">
              <w:rPr>
                <w:rStyle w:val="Hyperlink"/>
                <w:noProof/>
              </w:rPr>
              <w:t>2.8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DietetickaPotravina.xsd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5E795" w14:textId="14046F7F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0" w:history="1">
            <w:r w:rsidRPr="00757630">
              <w:rPr>
                <w:rStyle w:val="Hyperlink"/>
                <w:noProof/>
              </w:rPr>
              <w:t>2.9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IdCiselniky.xsd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822208" w14:textId="529F2C11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1" w:history="1">
            <w:r w:rsidRPr="00757630">
              <w:rPr>
                <w:rStyle w:val="Hyperlink"/>
                <w:noProof/>
              </w:rPr>
              <w:t>2.10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IdentifikacnyPredmet.xsd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60841D" w14:textId="410FDC8B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2" w:history="1">
            <w:r w:rsidRPr="00757630">
              <w:rPr>
                <w:rStyle w:val="Hyperlink"/>
                <w:noProof/>
              </w:rPr>
              <w:t>2.11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Identifikatory.xsd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94C71" w14:textId="64D8BF89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3" w:history="1">
            <w:r w:rsidRPr="00757630">
              <w:rPr>
                <w:rStyle w:val="Hyperlink"/>
                <w:noProof/>
              </w:rPr>
              <w:t>2.12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InaOrganizacia.xsd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B640ED" w14:textId="5FD16EA9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4" w:history="1">
            <w:r w:rsidRPr="00757630">
              <w:rPr>
                <w:rStyle w:val="Hyperlink"/>
                <w:noProof/>
              </w:rPr>
              <w:t>2.13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KodPZSaZPr.xsd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58E94" w14:textId="611B9243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5" w:history="1">
            <w:r w:rsidRPr="00757630">
              <w:rPr>
                <w:rStyle w:val="Hyperlink"/>
                <w:noProof/>
              </w:rPr>
              <w:t>2.14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Lieky.xsd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B8C5F" w14:textId="576B2E33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6" w:history="1">
            <w:r w:rsidRPr="00757630">
              <w:rPr>
                <w:rStyle w:val="Hyperlink"/>
                <w:noProof/>
              </w:rPr>
              <w:t>2.15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Mng.xsd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4F2BA" w14:textId="11864B61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7" w:history="1">
            <w:r w:rsidRPr="00757630">
              <w:rPr>
                <w:rStyle w:val="Hyperlink"/>
                <w:noProof/>
              </w:rPr>
              <w:t>2.16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Mnozstvo.xsd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097B9" w14:textId="55FF0547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8" w:history="1">
            <w:r w:rsidRPr="00757630">
              <w:rPr>
                <w:rStyle w:val="Hyperlink"/>
                <w:noProof/>
              </w:rPr>
              <w:t>2.17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Obecne.xsd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958FE" w14:textId="7CBE1D9E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39" w:history="1">
            <w:r w:rsidRPr="00757630">
              <w:rPr>
                <w:rStyle w:val="Hyperlink"/>
                <w:noProof/>
              </w:rPr>
              <w:t>2.18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OckovaciKalendar.xsd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7D860" w14:textId="762E003D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0" w:history="1">
            <w:r w:rsidRPr="00757630">
              <w:rPr>
                <w:rStyle w:val="Hyperlink"/>
                <w:noProof/>
              </w:rPr>
              <w:t>2.19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OdbornyZastupcaPZS.xsd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49504" w14:textId="135B820B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1" w:history="1">
            <w:r w:rsidRPr="00757630">
              <w:rPr>
                <w:rStyle w:val="Hyperlink"/>
                <w:noProof/>
              </w:rPr>
              <w:t>2.20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OIDCiselniky.xsd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5B8DB" w14:textId="1D36FE2E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2" w:history="1">
            <w:r w:rsidRPr="00757630">
              <w:rPr>
                <w:rStyle w:val="Hyperlink"/>
                <w:noProof/>
              </w:rPr>
              <w:t>2.21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OIDJRUZ.xsd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193E2" w14:textId="1E1EDCBD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3" w:history="1">
            <w:r w:rsidRPr="00757630">
              <w:rPr>
                <w:rStyle w:val="Hyperlink"/>
                <w:noProof/>
              </w:rPr>
              <w:t>2.22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PersonData.xsd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3155B" w14:textId="096DB909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4" w:history="1">
            <w:r w:rsidRPr="00757630">
              <w:rPr>
                <w:rStyle w:val="Hyperlink"/>
                <w:noProof/>
              </w:rPr>
              <w:t>2.23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PhysicalPerson.xsd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6E5C6" w14:textId="55604AC8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5" w:history="1">
            <w:r w:rsidRPr="00757630">
              <w:rPr>
                <w:rStyle w:val="Hyperlink"/>
                <w:noProof/>
              </w:rPr>
              <w:t>2.24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PoskytovatelZS.xsd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9D317" w14:textId="4B70F07F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6" w:history="1">
            <w:r w:rsidRPr="00757630">
              <w:rPr>
                <w:rStyle w:val="Hyperlink"/>
                <w:noProof/>
              </w:rPr>
              <w:t>2.25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PrijimatelZS.xsd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740FF7" w14:textId="44768915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7" w:history="1">
            <w:r w:rsidRPr="00757630">
              <w:rPr>
                <w:rStyle w:val="Hyperlink"/>
                <w:noProof/>
              </w:rPr>
              <w:t>2.26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ReplDataTypes_v1.0.xsd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95652D" w14:textId="3496EFF6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8" w:history="1">
            <w:r w:rsidRPr="00757630">
              <w:rPr>
                <w:rStyle w:val="Hyperlink"/>
                <w:noProof/>
              </w:rPr>
              <w:t>2.27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Vztah.xsd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573F4B" w14:textId="24191498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49" w:history="1">
            <w:r w:rsidRPr="00757630">
              <w:rPr>
                <w:rStyle w:val="Hyperlink"/>
                <w:noProof/>
              </w:rPr>
              <w:t>2.28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ZdravotnaPoistovna.xsd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4192E" w14:textId="5128BFAF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0" w:history="1">
            <w:r w:rsidRPr="00757630">
              <w:rPr>
                <w:rStyle w:val="Hyperlink"/>
                <w:noProof/>
              </w:rPr>
              <w:t>2.29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ZdravotnickaPomocka.xsd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E6DA26" w14:textId="4A102AD7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1" w:history="1">
            <w:r w:rsidRPr="00757630">
              <w:rPr>
                <w:rStyle w:val="Hyperlink"/>
                <w:noProof/>
              </w:rPr>
              <w:t>2.30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ZdravotnickyPracovnik.xsd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4B8E85" w14:textId="1DDFAAEE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2" w:history="1">
            <w:r w:rsidRPr="00757630">
              <w:rPr>
                <w:rStyle w:val="Hyperlink"/>
                <w:noProof/>
              </w:rPr>
              <w:t>2.31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ZoznamCiselnikov_v2.0.xsd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A725F5" w14:textId="58B4BDC7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3" w:history="1">
            <w:r w:rsidRPr="00757630">
              <w:rPr>
                <w:rStyle w:val="Hyperlink"/>
                <w:noProof/>
              </w:rPr>
              <w:t>2.32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ZoznamDavkovani_v2.0.xsd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81732" w14:textId="2AA13D23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4" w:history="1">
            <w:r w:rsidRPr="00757630">
              <w:rPr>
                <w:rStyle w:val="Hyperlink"/>
                <w:noProof/>
              </w:rPr>
              <w:t>2.33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ZoznamDietetickychPotravin_v2.0.xsd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4EC849" w14:textId="717B42F9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5" w:history="1">
            <w:r w:rsidRPr="00757630">
              <w:rPr>
                <w:rStyle w:val="Hyperlink"/>
                <w:noProof/>
              </w:rPr>
              <w:t>2.34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ZoznamDoplnujuceUdajeZPr_v2.0.xsd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65A4E" w14:textId="3017A593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6" w:history="1">
            <w:r w:rsidRPr="00757630">
              <w:rPr>
                <w:rStyle w:val="Hyperlink"/>
                <w:noProof/>
              </w:rPr>
              <w:t>2.35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ZoznamInterakcii_v2.0.xsd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34E9B" w14:textId="2BC4627D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7" w:history="1">
            <w:r w:rsidRPr="00757630">
              <w:rPr>
                <w:rStyle w:val="Hyperlink"/>
                <w:noProof/>
              </w:rPr>
              <w:t>2.36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ZoznamKontraindikacii_v2.0.xsd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B7C35" w14:textId="26DFEE7C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8" w:history="1">
            <w:r w:rsidRPr="00757630">
              <w:rPr>
                <w:rStyle w:val="Hyperlink"/>
                <w:noProof/>
              </w:rPr>
              <w:t>2.37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ZoznamLiekovychAlergii_v2.0.xsd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8C64F" w14:textId="2A136F0C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59" w:history="1">
            <w:r w:rsidRPr="00757630">
              <w:rPr>
                <w:rStyle w:val="Hyperlink"/>
                <w:noProof/>
              </w:rPr>
              <w:t>2.38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ZoznamLiekov_v2.0.xsd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CCA25D" w14:textId="7DFA6241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0" w:history="1">
            <w:r w:rsidRPr="00757630">
              <w:rPr>
                <w:rStyle w:val="Hyperlink"/>
                <w:noProof/>
              </w:rPr>
              <w:t>2.39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ZoznamMagistraliter_v2.0.xsd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D7F36" w14:textId="3AD55F8D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1" w:history="1">
            <w:r w:rsidRPr="00757630">
              <w:rPr>
                <w:rStyle w:val="Hyperlink"/>
                <w:noProof/>
              </w:rPr>
              <w:t>2.40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ZoznamOckovacichKalendarov_v2.0.xsd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601A6" w14:textId="685D8D96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2" w:history="1">
            <w:r w:rsidRPr="00757630">
              <w:rPr>
                <w:rStyle w:val="Hyperlink"/>
                <w:noProof/>
              </w:rPr>
              <w:t>2.41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ZoznamPodskupinDP_v2.0.xsd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FA1EA2" w14:textId="21480B83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3" w:history="1">
            <w:r w:rsidRPr="00757630">
              <w:rPr>
                <w:rStyle w:val="Hyperlink"/>
                <w:noProof/>
              </w:rPr>
              <w:t>2.42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ZoznamPoskytovatelovZS_v2.0.xsd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62B2E" w14:textId="26D808E2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4" w:history="1">
            <w:r w:rsidRPr="00757630">
              <w:rPr>
                <w:rStyle w:val="Hyperlink"/>
                <w:noProof/>
              </w:rPr>
              <w:t>2.43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ZoznamPrijimatelovZS_v2.0.xsd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36723" w14:textId="4B6B9428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5" w:history="1">
            <w:r w:rsidRPr="00757630">
              <w:rPr>
                <w:rStyle w:val="Hyperlink"/>
                <w:noProof/>
              </w:rPr>
              <w:t>2.44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ZoznamReferencnychSkupin_v2.0.xsd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78AB58" w14:textId="1CC76B23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6" w:history="1">
            <w:r w:rsidRPr="00757630">
              <w:rPr>
                <w:rStyle w:val="Hyperlink"/>
                <w:noProof/>
              </w:rPr>
              <w:t>2.45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ZoznamSkupZdrPom_v2.0.xsd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520BBD" w14:textId="4E4549D4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7" w:history="1">
            <w:r w:rsidRPr="00757630">
              <w:rPr>
                <w:rStyle w:val="Hyperlink"/>
                <w:noProof/>
              </w:rPr>
              <w:t>2.46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ZoznamZdravotnickychPomocok_v2.0.xsd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9110E" w14:textId="5E679D4C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8" w:history="1">
            <w:r w:rsidRPr="00757630">
              <w:rPr>
                <w:rStyle w:val="Hyperlink"/>
                <w:noProof/>
              </w:rPr>
              <w:t>2.47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ZoznamZdravotnickychPracovnikov_v2.0.xsd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FF853" w14:textId="5E126DD2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69" w:history="1">
            <w:r w:rsidRPr="00757630">
              <w:rPr>
                <w:rStyle w:val="Hyperlink"/>
                <w:noProof/>
              </w:rPr>
              <w:t>2.48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ZoznamZdravotnychPoistovni_v2.0.xsd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566D1F" w14:textId="487D84A6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70" w:history="1">
            <w:r w:rsidRPr="00757630">
              <w:rPr>
                <w:rStyle w:val="Hyperlink"/>
                <w:noProof/>
              </w:rPr>
              <w:t>2.49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ZoznamZariadeniePZS_v2.0.xsd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A4FBB5" w14:textId="26B45DA9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71" w:history="1">
            <w:r w:rsidRPr="00757630">
              <w:rPr>
                <w:rStyle w:val="Hyperlink"/>
                <w:noProof/>
              </w:rPr>
              <w:t>2.50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ZoznamOdbornyUtvarPZS_v2.0.xsd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590021" w14:textId="77A3D692" w:rsidR="00C46DC5" w:rsidRDefault="00C46DC5">
          <w:pPr>
            <w:pStyle w:val="TOC2"/>
            <w:tabs>
              <w:tab w:val="left" w:pos="800"/>
              <w:tab w:val="right" w:leader="dot" w:pos="9629"/>
            </w:tabs>
            <w:rPr>
              <w:rFonts w:eastAsiaTheme="minorEastAsia"/>
              <w:smallCaps w:val="0"/>
              <w:noProof/>
              <w:sz w:val="22"/>
              <w:lang w:eastAsia="sk-SK"/>
            </w:rPr>
          </w:pPr>
          <w:hyperlink w:anchor="_Toc479682672" w:history="1">
            <w:r w:rsidRPr="00757630">
              <w:rPr>
                <w:rStyle w:val="Hyperlink"/>
                <w:noProof/>
              </w:rPr>
              <w:t>2.51</w:t>
            </w:r>
            <w:r>
              <w:rPr>
                <w:rFonts w:eastAsiaTheme="minorEastAsia"/>
                <w:smallCaps w:val="0"/>
                <w:noProof/>
                <w:sz w:val="22"/>
                <w:lang w:eastAsia="sk-SK"/>
              </w:rPr>
              <w:tab/>
            </w:r>
            <w:r w:rsidRPr="00757630">
              <w:rPr>
                <w:rStyle w:val="Hyperlink"/>
                <w:noProof/>
              </w:rPr>
              <w:t>ZoznamZmluvnyVztahOUPZS_v2.0.xsd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_Toc479682672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33CDF" w14:textId="1653585A" w:rsidR="00644E58" w:rsidRPr="00B91DB8" w:rsidRDefault="000A4FAD" w:rsidP="00001E53">
          <w:pPr>
            <w:pStyle w:val="TOC1"/>
            <w:tabs>
              <w:tab w:val="right" w:leader="dot" w:pos="9629"/>
            </w:tabs>
          </w:pPr>
          <w:r w:rsidRPr="00B91DB8">
            <w:rPr>
              <w:b w:val="0"/>
              <w:bCs w:val="0"/>
              <w:caps w:val="0"/>
            </w:rPr>
            <w:fldChar w:fldCharType="end"/>
          </w:r>
        </w:p>
      </w:sdtContent>
    </w:sdt>
    <w:p w14:paraId="1186352A" w14:textId="77777777" w:rsidR="000A4FAD" w:rsidRPr="00B91DB8" w:rsidRDefault="000A4FAD">
      <w:pPr>
        <w:rPr>
          <w:rFonts w:cs="Arial"/>
          <w:b/>
          <w:kern w:val="28"/>
          <w:sz w:val="40"/>
        </w:rPr>
      </w:pPr>
      <w:r w:rsidRPr="00B91DB8">
        <w:br w:type="page"/>
      </w:r>
    </w:p>
    <w:p w14:paraId="681B5784" w14:textId="2F33BE68" w:rsidR="00403091" w:rsidRDefault="00403091" w:rsidP="00403091">
      <w:pPr>
        <w:pStyle w:val="Heading1"/>
        <w:rPr>
          <w:sz w:val="44"/>
          <w:szCs w:val="32"/>
        </w:rPr>
      </w:pPr>
      <w:bookmarkStart w:id="2" w:name="_Toc479682620"/>
      <w:r>
        <w:rPr>
          <w:sz w:val="44"/>
          <w:szCs w:val="32"/>
        </w:rPr>
        <w:lastRenderedPageBreak/>
        <w:t>Navigačn</w:t>
      </w:r>
      <w:r w:rsidR="004943A8">
        <w:rPr>
          <w:sz w:val="44"/>
          <w:szCs w:val="32"/>
        </w:rPr>
        <w:t>ý obrázok</w:t>
      </w:r>
      <w:bookmarkEnd w:id="2"/>
    </w:p>
    <w:p w14:paraId="2721C0F1" w14:textId="3BD622AE" w:rsidR="00403091" w:rsidRPr="00403091" w:rsidRDefault="00544D66" w:rsidP="00403091">
      <w:r>
        <w:rPr>
          <w:noProof/>
          <w:lang w:eastAsia="sk-SK"/>
        </w:rPr>
        <w:drawing>
          <wp:inline distT="0" distB="0" distL="0" distR="0" wp14:anchorId="20FD3C1D" wp14:editId="24D30941">
            <wp:extent cx="6120765" cy="4716780"/>
            <wp:effectExtent l="0" t="0" r="0" b="762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likacne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71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33CE1" w14:textId="4E01A100" w:rsidR="006924C8" w:rsidRDefault="00716F54" w:rsidP="00A673E2">
      <w:pPr>
        <w:pStyle w:val="Heading1"/>
        <w:rPr>
          <w:sz w:val="44"/>
          <w:szCs w:val="32"/>
        </w:rPr>
      </w:pPr>
      <w:bookmarkStart w:id="3" w:name="_Toc479682621"/>
      <w:r>
        <w:rPr>
          <w:sz w:val="44"/>
          <w:szCs w:val="32"/>
        </w:rPr>
        <w:lastRenderedPageBreak/>
        <w:t>Zoznam súborov</w:t>
      </w:r>
      <w:bookmarkEnd w:id="3"/>
      <w:r>
        <w:rPr>
          <w:sz w:val="44"/>
          <w:szCs w:val="32"/>
        </w:rPr>
        <w:t xml:space="preserve"> </w:t>
      </w:r>
    </w:p>
    <w:p w14:paraId="4AF3B4B2" w14:textId="1FF8A68F" w:rsidR="00092A2C" w:rsidRDefault="00A235A1" w:rsidP="00544D66">
      <w:pPr>
        <w:pStyle w:val="Heading2"/>
      </w:pPr>
      <w:bookmarkStart w:id="4" w:name="_Toc479682622"/>
      <w:r>
        <w:t>_Titulna_strana.docx</w:t>
      </w:r>
      <w:bookmarkEnd w:id="4"/>
    </w:p>
    <w:p w14:paraId="0C7E22D6" w14:textId="77777777" w:rsidR="00092A2C" w:rsidRDefault="00092A2C" w:rsidP="00092A2C">
      <w:pPr>
        <w:pStyle w:val="Heading2"/>
      </w:pPr>
      <w:bookmarkStart w:id="5" w:name="_Toc479682623"/>
      <w:r>
        <w:t>Address.xsd</w:t>
      </w:r>
      <w:bookmarkEnd w:id="5"/>
    </w:p>
    <w:p w14:paraId="5E0B1254" w14:textId="06EC3555" w:rsidR="00092A2C" w:rsidRDefault="00092A2C" w:rsidP="00092A2C">
      <w:pPr>
        <w:pStyle w:val="Heading2"/>
      </w:pPr>
      <w:bookmarkStart w:id="6" w:name="_Toc479682624"/>
      <w:r>
        <w:t>Ciselnik.xsd</w:t>
      </w:r>
      <w:bookmarkEnd w:id="6"/>
    </w:p>
    <w:p w14:paraId="2EC6AFC8" w14:textId="5130F013" w:rsidR="00F05E8D" w:rsidRPr="00F05E8D" w:rsidRDefault="00F05E8D" w:rsidP="00F05E8D">
      <w:pPr>
        <w:pStyle w:val="Heading2"/>
      </w:pPr>
      <w:bookmarkStart w:id="7" w:name="_Toc479682625"/>
      <w:r>
        <w:t>CodeList.xsd</w:t>
      </w:r>
      <w:bookmarkEnd w:id="7"/>
    </w:p>
    <w:p w14:paraId="69CB0F42" w14:textId="77777777" w:rsidR="00092A2C" w:rsidRDefault="00092A2C" w:rsidP="00092A2C">
      <w:pPr>
        <w:pStyle w:val="Heading2"/>
      </w:pPr>
      <w:bookmarkStart w:id="8" w:name="_Toc479682626"/>
      <w:r>
        <w:t>Contact.xsd</w:t>
      </w:r>
      <w:bookmarkEnd w:id="8"/>
    </w:p>
    <w:p w14:paraId="2E1542A6" w14:textId="77777777" w:rsidR="00092A2C" w:rsidRDefault="00092A2C" w:rsidP="00092A2C">
      <w:pPr>
        <w:pStyle w:val="Heading2"/>
      </w:pPr>
      <w:bookmarkStart w:id="9" w:name="_Toc479682627"/>
      <w:r>
        <w:t>CorporateBody.xsd</w:t>
      </w:r>
      <w:bookmarkEnd w:id="9"/>
    </w:p>
    <w:p w14:paraId="00AAB4D2" w14:textId="77777777" w:rsidR="00092A2C" w:rsidRDefault="00092A2C" w:rsidP="00092A2C">
      <w:pPr>
        <w:pStyle w:val="Heading2"/>
      </w:pPr>
      <w:bookmarkStart w:id="10" w:name="_Toc479682628"/>
      <w:r>
        <w:t>DataTypes.xsd</w:t>
      </w:r>
      <w:bookmarkEnd w:id="10"/>
    </w:p>
    <w:p w14:paraId="2FE79FF3" w14:textId="77777777" w:rsidR="00092A2C" w:rsidRDefault="00092A2C" w:rsidP="00092A2C">
      <w:pPr>
        <w:pStyle w:val="Heading2"/>
      </w:pPr>
      <w:bookmarkStart w:id="11" w:name="_Toc479682629"/>
      <w:r>
        <w:t>DietetickaPotravina.xsd</w:t>
      </w:r>
      <w:bookmarkEnd w:id="11"/>
    </w:p>
    <w:p w14:paraId="63F007F1" w14:textId="77777777" w:rsidR="00092A2C" w:rsidRDefault="00092A2C" w:rsidP="00092A2C">
      <w:pPr>
        <w:pStyle w:val="Heading2"/>
      </w:pPr>
      <w:bookmarkStart w:id="12" w:name="_Toc479682630"/>
      <w:r>
        <w:t>IdCiselniky.xsd</w:t>
      </w:r>
      <w:bookmarkEnd w:id="12"/>
    </w:p>
    <w:p w14:paraId="0A6D85A7" w14:textId="77777777" w:rsidR="00092A2C" w:rsidRDefault="00092A2C" w:rsidP="00092A2C">
      <w:pPr>
        <w:pStyle w:val="Heading2"/>
      </w:pPr>
      <w:bookmarkStart w:id="13" w:name="_Toc479682631"/>
      <w:r>
        <w:t>IdentifikacnyPredmet.xsd</w:t>
      </w:r>
      <w:bookmarkEnd w:id="13"/>
    </w:p>
    <w:p w14:paraId="26AD126A" w14:textId="77777777" w:rsidR="00092A2C" w:rsidRDefault="00092A2C" w:rsidP="00092A2C">
      <w:pPr>
        <w:pStyle w:val="Heading2"/>
      </w:pPr>
      <w:bookmarkStart w:id="14" w:name="_Toc479682632"/>
      <w:r>
        <w:t>Identifikatory.xsd</w:t>
      </w:r>
      <w:bookmarkEnd w:id="14"/>
    </w:p>
    <w:p w14:paraId="58A82F91" w14:textId="77777777" w:rsidR="00092A2C" w:rsidRDefault="00092A2C" w:rsidP="00092A2C">
      <w:pPr>
        <w:pStyle w:val="Heading2"/>
      </w:pPr>
      <w:bookmarkStart w:id="15" w:name="_Toc479682633"/>
      <w:r>
        <w:t>InaOrganizacia.xsd</w:t>
      </w:r>
      <w:bookmarkEnd w:id="15"/>
    </w:p>
    <w:p w14:paraId="4735BD52" w14:textId="77777777" w:rsidR="00092A2C" w:rsidRDefault="00092A2C" w:rsidP="00092A2C">
      <w:pPr>
        <w:pStyle w:val="Heading2"/>
      </w:pPr>
      <w:bookmarkStart w:id="16" w:name="_Toc479682634"/>
      <w:r>
        <w:t>KodPZSaZPr.xsd</w:t>
      </w:r>
      <w:bookmarkEnd w:id="16"/>
    </w:p>
    <w:p w14:paraId="73ACBEFD" w14:textId="77777777" w:rsidR="00092A2C" w:rsidRDefault="00092A2C" w:rsidP="00092A2C">
      <w:pPr>
        <w:pStyle w:val="Heading2"/>
      </w:pPr>
      <w:bookmarkStart w:id="17" w:name="_Toc479682635"/>
      <w:r>
        <w:t>Lieky.xsd</w:t>
      </w:r>
      <w:bookmarkEnd w:id="17"/>
    </w:p>
    <w:p w14:paraId="4527E5B3" w14:textId="77777777" w:rsidR="00092A2C" w:rsidRDefault="00092A2C" w:rsidP="00092A2C">
      <w:pPr>
        <w:pStyle w:val="Heading2"/>
      </w:pPr>
      <w:bookmarkStart w:id="18" w:name="_Toc479682636"/>
      <w:r>
        <w:t>Mng.xsd</w:t>
      </w:r>
      <w:bookmarkEnd w:id="18"/>
    </w:p>
    <w:p w14:paraId="26A3CC2F" w14:textId="77777777" w:rsidR="00092A2C" w:rsidRDefault="00092A2C" w:rsidP="00092A2C">
      <w:pPr>
        <w:pStyle w:val="Heading2"/>
      </w:pPr>
      <w:bookmarkStart w:id="19" w:name="_Toc479682637"/>
      <w:r>
        <w:t>Mnozstvo.xsd</w:t>
      </w:r>
      <w:bookmarkEnd w:id="19"/>
    </w:p>
    <w:p w14:paraId="74DCFDD7" w14:textId="77777777" w:rsidR="00092A2C" w:rsidRDefault="00092A2C" w:rsidP="00092A2C">
      <w:pPr>
        <w:pStyle w:val="Heading2"/>
      </w:pPr>
      <w:bookmarkStart w:id="20" w:name="_Toc479682638"/>
      <w:r>
        <w:t>Obecne.xsd</w:t>
      </w:r>
      <w:bookmarkEnd w:id="20"/>
    </w:p>
    <w:p w14:paraId="5D0307FB" w14:textId="77777777" w:rsidR="00092A2C" w:rsidRDefault="00092A2C" w:rsidP="00092A2C">
      <w:pPr>
        <w:pStyle w:val="Heading2"/>
      </w:pPr>
      <w:bookmarkStart w:id="21" w:name="_Toc479682639"/>
      <w:r>
        <w:t>OckovaciKalendar.xsd</w:t>
      </w:r>
      <w:bookmarkEnd w:id="21"/>
    </w:p>
    <w:p w14:paraId="58561128" w14:textId="77777777" w:rsidR="00092A2C" w:rsidRDefault="00092A2C" w:rsidP="00092A2C">
      <w:pPr>
        <w:pStyle w:val="Heading2"/>
      </w:pPr>
      <w:bookmarkStart w:id="22" w:name="_Toc479682640"/>
      <w:r>
        <w:t>OdbornyZastupcaPZS.xsd</w:t>
      </w:r>
      <w:bookmarkEnd w:id="22"/>
    </w:p>
    <w:p w14:paraId="78DD17B9" w14:textId="77777777" w:rsidR="00092A2C" w:rsidRDefault="00092A2C" w:rsidP="00092A2C">
      <w:pPr>
        <w:pStyle w:val="Heading2"/>
      </w:pPr>
      <w:bookmarkStart w:id="23" w:name="_Toc479682641"/>
      <w:r>
        <w:t>OIDCiselniky.xsd</w:t>
      </w:r>
      <w:bookmarkEnd w:id="23"/>
    </w:p>
    <w:p w14:paraId="54E41F7F" w14:textId="77777777" w:rsidR="00092A2C" w:rsidRDefault="00092A2C" w:rsidP="00092A2C">
      <w:pPr>
        <w:pStyle w:val="Heading2"/>
      </w:pPr>
      <w:bookmarkStart w:id="24" w:name="_Toc479682642"/>
      <w:r>
        <w:t>OIDJRUZ.xsd</w:t>
      </w:r>
      <w:bookmarkEnd w:id="24"/>
    </w:p>
    <w:p w14:paraId="4E993EC0" w14:textId="77777777" w:rsidR="00092A2C" w:rsidRDefault="00092A2C" w:rsidP="00092A2C">
      <w:pPr>
        <w:pStyle w:val="Heading2"/>
      </w:pPr>
      <w:bookmarkStart w:id="25" w:name="_Toc479682643"/>
      <w:r>
        <w:t>PersonData.xsd</w:t>
      </w:r>
      <w:bookmarkEnd w:id="25"/>
    </w:p>
    <w:p w14:paraId="68093000" w14:textId="77777777" w:rsidR="00092A2C" w:rsidRDefault="00092A2C" w:rsidP="00092A2C">
      <w:pPr>
        <w:pStyle w:val="Heading2"/>
      </w:pPr>
      <w:bookmarkStart w:id="26" w:name="_Toc479682644"/>
      <w:r>
        <w:lastRenderedPageBreak/>
        <w:t>PhysicalPerson.xsd</w:t>
      </w:r>
      <w:bookmarkEnd w:id="26"/>
    </w:p>
    <w:p w14:paraId="4383718D" w14:textId="77777777" w:rsidR="00092A2C" w:rsidRDefault="00092A2C" w:rsidP="00092A2C">
      <w:pPr>
        <w:pStyle w:val="Heading2"/>
      </w:pPr>
      <w:bookmarkStart w:id="27" w:name="_Toc479682645"/>
      <w:r>
        <w:t>PoskytovatelZS.xsd</w:t>
      </w:r>
      <w:bookmarkEnd w:id="27"/>
    </w:p>
    <w:p w14:paraId="24A80A3D" w14:textId="77777777" w:rsidR="00092A2C" w:rsidRDefault="00092A2C" w:rsidP="00092A2C">
      <w:pPr>
        <w:pStyle w:val="Heading2"/>
      </w:pPr>
      <w:bookmarkStart w:id="28" w:name="_Toc479682646"/>
      <w:r>
        <w:t>PrijimatelZS.xsd</w:t>
      </w:r>
      <w:bookmarkEnd w:id="28"/>
    </w:p>
    <w:p w14:paraId="5D9D7BBB" w14:textId="06D6EA3E" w:rsidR="00092A2C" w:rsidRDefault="00C46DC5" w:rsidP="00092A2C">
      <w:pPr>
        <w:pStyle w:val="Heading2"/>
      </w:pPr>
      <w:bookmarkStart w:id="29" w:name="_Toc479682647"/>
      <w:r>
        <w:t>ReplDataTypes_v1</w:t>
      </w:r>
      <w:r w:rsidR="00092A2C">
        <w:t>.0.xsd</w:t>
      </w:r>
      <w:bookmarkEnd w:id="29"/>
    </w:p>
    <w:p w14:paraId="7DA0B043" w14:textId="77777777" w:rsidR="00092A2C" w:rsidRDefault="00092A2C" w:rsidP="00092A2C">
      <w:pPr>
        <w:pStyle w:val="Heading2"/>
      </w:pPr>
      <w:bookmarkStart w:id="30" w:name="_Toc479682648"/>
      <w:r>
        <w:t>Vztah.xsd</w:t>
      </w:r>
      <w:bookmarkEnd w:id="30"/>
    </w:p>
    <w:p w14:paraId="1896F9CC" w14:textId="77777777" w:rsidR="00092A2C" w:rsidRDefault="00092A2C" w:rsidP="00092A2C">
      <w:pPr>
        <w:pStyle w:val="Heading2"/>
      </w:pPr>
      <w:bookmarkStart w:id="31" w:name="_Toc479682649"/>
      <w:r>
        <w:t>ZdravotnaPoistovna.xsd</w:t>
      </w:r>
      <w:bookmarkEnd w:id="31"/>
    </w:p>
    <w:p w14:paraId="72F9B989" w14:textId="77777777" w:rsidR="00092A2C" w:rsidRDefault="00092A2C" w:rsidP="00092A2C">
      <w:pPr>
        <w:pStyle w:val="Heading2"/>
      </w:pPr>
      <w:bookmarkStart w:id="32" w:name="_Toc479682650"/>
      <w:r>
        <w:t>ZdravotnickaPomocka.xsd</w:t>
      </w:r>
      <w:bookmarkEnd w:id="32"/>
    </w:p>
    <w:p w14:paraId="714F9FF9" w14:textId="77777777" w:rsidR="00092A2C" w:rsidRDefault="00092A2C" w:rsidP="00092A2C">
      <w:pPr>
        <w:pStyle w:val="Heading2"/>
      </w:pPr>
      <w:bookmarkStart w:id="33" w:name="_Toc479682651"/>
      <w:r>
        <w:t>ZdravotnickyPracovnik.xsd</w:t>
      </w:r>
      <w:bookmarkEnd w:id="33"/>
    </w:p>
    <w:p w14:paraId="16B9002E" w14:textId="32AB59DA" w:rsidR="00092A2C" w:rsidRDefault="00C46DC5" w:rsidP="00092A2C">
      <w:pPr>
        <w:pStyle w:val="Heading2"/>
      </w:pPr>
      <w:bookmarkStart w:id="34" w:name="_Toc479682652"/>
      <w:r>
        <w:t>ZoznamCiselnikov_v2</w:t>
      </w:r>
      <w:r w:rsidR="00092A2C">
        <w:t>.0.xsd</w:t>
      </w:r>
      <w:bookmarkEnd w:id="34"/>
    </w:p>
    <w:p w14:paraId="5248ADC4" w14:textId="473DE357" w:rsidR="00092A2C" w:rsidRDefault="00C46DC5" w:rsidP="00092A2C">
      <w:pPr>
        <w:pStyle w:val="Heading2"/>
      </w:pPr>
      <w:bookmarkStart w:id="35" w:name="_Toc479682653"/>
      <w:r>
        <w:t>ZoznamDavkovani_v2</w:t>
      </w:r>
      <w:r w:rsidR="00092A2C">
        <w:t>.0.xsd</w:t>
      </w:r>
      <w:bookmarkEnd w:id="35"/>
    </w:p>
    <w:p w14:paraId="493F15DD" w14:textId="5F4656FE" w:rsidR="00092A2C" w:rsidRDefault="00C46DC5" w:rsidP="00092A2C">
      <w:pPr>
        <w:pStyle w:val="Heading2"/>
      </w:pPr>
      <w:bookmarkStart w:id="36" w:name="_Toc479682654"/>
      <w:r>
        <w:t>ZoznamDietetickychPotravin_v2</w:t>
      </w:r>
      <w:r w:rsidR="00092A2C">
        <w:t>.0.xsd</w:t>
      </w:r>
      <w:bookmarkEnd w:id="36"/>
    </w:p>
    <w:p w14:paraId="14369B13" w14:textId="09735FF5" w:rsidR="00092A2C" w:rsidRDefault="00C46DC5" w:rsidP="00092A2C">
      <w:pPr>
        <w:pStyle w:val="Heading2"/>
      </w:pPr>
      <w:bookmarkStart w:id="37" w:name="_Toc479682655"/>
      <w:r>
        <w:t>ZoznamDoplnujuceUdajeZPr_v2</w:t>
      </w:r>
      <w:r w:rsidR="00092A2C">
        <w:t>.0.xsd</w:t>
      </w:r>
      <w:bookmarkEnd w:id="37"/>
    </w:p>
    <w:p w14:paraId="0DE7EEF0" w14:textId="7420BE88" w:rsidR="00092A2C" w:rsidRDefault="00C46DC5" w:rsidP="00092A2C">
      <w:pPr>
        <w:pStyle w:val="Heading2"/>
      </w:pPr>
      <w:bookmarkStart w:id="38" w:name="_Toc479682656"/>
      <w:r>
        <w:t>ZoznamInterakcii_v2</w:t>
      </w:r>
      <w:r w:rsidR="00092A2C">
        <w:t>.0.xsd</w:t>
      </w:r>
      <w:bookmarkEnd w:id="38"/>
    </w:p>
    <w:p w14:paraId="15C62829" w14:textId="30C2FF38" w:rsidR="00092A2C" w:rsidRDefault="00C46DC5" w:rsidP="00092A2C">
      <w:pPr>
        <w:pStyle w:val="Heading2"/>
      </w:pPr>
      <w:bookmarkStart w:id="39" w:name="_Toc479682657"/>
      <w:r>
        <w:t>ZoznamKontraindikacii_v2</w:t>
      </w:r>
      <w:r w:rsidR="00092A2C">
        <w:t>.0.xsd</w:t>
      </w:r>
      <w:bookmarkEnd w:id="39"/>
    </w:p>
    <w:p w14:paraId="6DFF5E7F" w14:textId="0892751B" w:rsidR="00092A2C" w:rsidRDefault="00C46DC5" w:rsidP="00092A2C">
      <w:pPr>
        <w:pStyle w:val="Heading2"/>
      </w:pPr>
      <w:bookmarkStart w:id="40" w:name="_Toc479682658"/>
      <w:r>
        <w:t>ZoznamLiekovychAlergii_v2</w:t>
      </w:r>
      <w:r w:rsidR="00092A2C">
        <w:t>.0.xsd</w:t>
      </w:r>
      <w:bookmarkEnd w:id="40"/>
    </w:p>
    <w:p w14:paraId="78D9116A" w14:textId="2BFCB026" w:rsidR="00092A2C" w:rsidRDefault="00C46DC5" w:rsidP="00092A2C">
      <w:pPr>
        <w:pStyle w:val="Heading2"/>
      </w:pPr>
      <w:bookmarkStart w:id="41" w:name="_Toc479682659"/>
      <w:r>
        <w:t>ZoznamLiekov_v2</w:t>
      </w:r>
      <w:r w:rsidR="00092A2C">
        <w:t>.0.xsd</w:t>
      </w:r>
      <w:bookmarkEnd w:id="41"/>
    </w:p>
    <w:p w14:paraId="3A7E0346" w14:textId="1A82689D" w:rsidR="00092A2C" w:rsidRDefault="00C46DC5" w:rsidP="00092A2C">
      <w:pPr>
        <w:pStyle w:val="Heading2"/>
      </w:pPr>
      <w:bookmarkStart w:id="42" w:name="_Toc479682660"/>
      <w:r>
        <w:t>ZoznamMagistraliter_v2</w:t>
      </w:r>
      <w:r w:rsidR="00092A2C">
        <w:t>.0.xsd</w:t>
      </w:r>
      <w:bookmarkEnd w:id="42"/>
    </w:p>
    <w:p w14:paraId="0F506056" w14:textId="690CE333" w:rsidR="00092A2C" w:rsidRDefault="00C46DC5" w:rsidP="00092A2C">
      <w:pPr>
        <w:pStyle w:val="Heading2"/>
      </w:pPr>
      <w:bookmarkStart w:id="43" w:name="_Toc479682661"/>
      <w:r>
        <w:t>ZoznamOckovacichKalendarov_v2</w:t>
      </w:r>
      <w:r w:rsidR="00092A2C">
        <w:t>.0.xsd</w:t>
      </w:r>
      <w:bookmarkEnd w:id="43"/>
    </w:p>
    <w:p w14:paraId="198C76CC" w14:textId="237AEA0C" w:rsidR="00092A2C" w:rsidRDefault="00092A2C" w:rsidP="00092A2C">
      <w:pPr>
        <w:pStyle w:val="Heading2"/>
      </w:pPr>
      <w:bookmarkStart w:id="44" w:name="_Toc479682662"/>
      <w:r>
        <w:t>ZoznamPods</w:t>
      </w:r>
      <w:r w:rsidR="00C46DC5">
        <w:t>kupinDP_v2</w:t>
      </w:r>
      <w:r>
        <w:t>.0.xsd</w:t>
      </w:r>
      <w:bookmarkEnd w:id="44"/>
    </w:p>
    <w:p w14:paraId="3CB62263" w14:textId="75BDFE26" w:rsidR="00092A2C" w:rsidRDefault="00C46DC5" w:rsidP="00092A2C">
      <w:pPr>
        <w:pStyle w:val="Heading2"/>
      </w:pPr>
      <w:bookmarkStart w:id="45" w:name="_Toc479682663"/>
      <w:r>
        <w:t>ZoznamPoskytovatelovZS_v2</w:t>
      </w:r>
      <w:r w:rsidR="00092A2C">
        <w:t>.0.xsd</w:t>
      </w:r>
      <w:bookmarkEnd w:id="45"/>
    </w:p>
    <w:p w14:paraId="3252053C" w14:textId="63170DAF" w:rsidR="00092A2C" w:rsidRDefault="00C46DC5" w:rsidP="00092A2C">
      <w:pPr>
        <w:pStyle w:val="Heading2"/>
      </w:pPr>
      <w:bookmarkStart w:id="46" w:name="_Toc479682664"/>
      <w:r>
        <w:t>ZoznamPrijimatelovZS_v2</w:t>
      </w:r>
      <w:r w:rsidR="00092A2C">
        <w:t>.0.xsd</w:t>
      </w:r>
      <w:bookmarkEnd w:id="46"/>
    </w:p>
    <w:p w14:paraId="0F9F9D66" w14:textId="43935E20" w:rsidR="00092A2C" w:rsidRDefault="00C46DC5" w:rsidP="00092A2C">
      <w:pPr>
        <w:pStyle w:val="Heading2"/>
      </w:pPr>
      <w:bookmarkStart w:id="47" w:name="_Toc479682665"/>
      <w:r>
        <w:t>ZoznamReferencnychSkupin_v2</w:t>
      </w:r>
      <w:r w:rsidR="00092A2C">
        <w:t>.0.xsd</w:t>
      </w:r>
      <w:bookmarkEnd w:id="47"/>
    </w:p>
    <w:p w14:paraId="79661A48" w14:textId="770FA91F" w:rsidR="00092A2C" w:rsidRDefault="00C46DC5" w:rsidP="00092A2C">
      <w:pPr>
        <w:pStyle w:val="Heading2"/>
      </w:pPr>
      <w:bookmarkStart w:id="48" w:name="_Toc479682666"/>
      <w:r>
        <w:t>ZoznamSkupZdrPom_v2</w:t>
      </w:r>
      <w:r w:rsidR="00092A2C">
        <w:t>.0.xsd</w:t>
      </w:r>
      <w:bookmarkEnd w:id="48"/>
    </w:p>
    <w:p w14:paraId="5D0B4041" w14:textId="0453E524" w:rsidR="00092A2C" w:rsidRDefault="00C46DC5" w:rsidP="00092A2C">
      <w:pPr>
        <w:pStyle w:val="Heading2"/>
      </w:pPr>
      <w:bookmarkStart w:id="49" w:name="_Toc479682667"/>
      <w:r>
        <w:t>ZoznamZdravotnickychPomocok_v2</w:t>
      </w:r>
      <w:r w:rsidR="00092A2C">
        <w:t>.0.xsd</w:t>
      </w:r>
      <w:bookmarkEnd w:id="49"/>
    </w:p>
    <w:p w14:paraId="13ACE072" w14:textId="17C50FCD" w:rsidR="00092A2C" w:rsidRDefault="00092A2C" w:rsidP="00092A2C">
      <w:pPr>
        <w:pStyle w:val="Heading2"/>
      </w:pPr>
      <w:bookmarkStart w:id="50" w:name="_Toc479682668"/>
      <w:r>
        <w:lastRenderedPageBreak/>
        <w:t>Zo</w:t>
      </w:r>
      <w:r w:rsidR="00C46DC5">
        <w:t>znamZdravotnickychPracovnikov_v2</w:t>
      </w:r>
      <w:r>
        <w:t>.0.xsd</w:t>
      </w:r>
      <w:bookmarkEnd w:id="50"/>
    </w:p>
    <w:p w14:paraId="67CAF7F1" w14:textId="779A7B4F" w:rsidR="00716F54" w:rsidRDefault="00C46DC5" w:rsidP="00092A2C">
      <w:pPr>
        <w:pStyle w:val="Heading2"/>
      </w:pPr>
      <w:bookmarkStart w:id="51" w:name="_Toc479682669"/>
      <w:r>
        <w:t>ZoznamZdravotnychPoistovni_v2</w:t>
      </w:r>
      <w:r w:rsidR="00092A2C">
        <w:t>.0.xsd</w:t>
      </w:r>
      <w:bookmarkEnd w:id="51"/>
    </w:p>
    <w:p w14:paraId="7C798479" w14:textId="0FDD457A" w:rsidR="00C46DC5" w:rsidRDefault="00C46DC5" w:rsidP="00C46DC5">
      <w:pPr>
        <w:pStyle w:val="Heading2"/>
      </w:pPr>
      <w:bookmarkStart w:id="52" w:name="_Toc479682670"/>
      <w:r w:rsidRPr="00C46DC5">
        <w:t>ZoznamZariadeniePZS_v2.0.xsd</w:t>
      </w:r>
      <w:bookmarkEnd w:id="52"/>
    </w:p>
    <w:p w14:paraId="6F7003AB" w14:textId="451B194C" w:rsidR="00C46DC5" w:rsidRDefault="00C46DC5" w:rsidP="00C46DC5">
      <w:pPr>
        <w:pStyle w:val="Heading2"/>
      </w:pPr>
      <w:bookmarkStart w:id="53" w:name="_Toc479682671"/>
      <w:r w:rsidRPr="00C46DC5">
        <w:t>ZoznamOdbornyUtvarPZS_v2.0.xsd</w:t>
      </w:r>
      <w:bookmarkEnd w:id="53"/>
    </w:p>
    <w:p w14:paraId="7265CEF4" w14:textId="72549C69" w:rsidR="00C46DC5" w:rsidRDefault="00C46DC5" w:rsidP="00C46DC5">
      <w:pPr>
        <w:pStyle w:val="Heading2"/>
      </w:pPr>
      <w:bookmarkStart w:id="54" w:name="_Toc479682672"/>
      <w:r w:rsidRPr="00C46DC5">
        <w:t>ZoznamZmluvnyVztahOUPZS_v2.0.xsd</w:t>
      </w:r>
      <w:bookmarkEnd w:id="54"/>
    </w:p>
    <w:p w14:paraId="56A1D577" w14:textId="77777777" w:rsidR="00C46DC5" w:rsidRPr="00C46DC5" w:rsidRDefault="00C46DC5" w:rsidP="00C46DC5"/>
    <w:sectPr w:rsidR="00C46DC5" w:rsidRPr="00C46DC5" w:rsidSect="00227EB5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50" w:right="1134" w:bottom="851" w:left="1134" w:header="426" w:footer="3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DC5AC" w14:textId="77777777" w:rsidR="009A4B58" w:rsidRDefault="009A4B58" w:rsidP="00B00750">
      <w:pPr>
        <w:spacing w:after="0" w:line="240" w:lineRule="auto"/>
      </w:pPr>
      <w:r>
        <w:separator/>
      </w:r>
    </w:p>
    <w:p w14:paraId="648522C9" w14:textId="77777777" w:rsidR="009A4B58" w:rsidRDefault="009A4B58"/>
  </w:endnote>
  <w:endnote w:type="continuationSeparator" w:id="0">
    <w:p w14:paraId="72634F40" w14:textId="77777777" w:rsidR="009A4B58" w:rsidRDefault="009A4B58" w:rsidP="00B00750">
      <w:pPr>
        <w:spacing w:after="0" w:line="240" w:lineRule="auto"/>
      </w:pPr>
      <w:r>
        <w:continuationSeparator/>
      </w:r>
    </w:p>
    <w:p w14:paraId="66E442E2" w14:textId="77777777" w:rsidR="009A4B58" w:rsidRDefault="009A4B58"/>
  </w:endnote>
  <w:endnote w:type="continuationNotice" w:id="1">
    <w:p w14:paraId="78D49EBC" w14:textId="77777777" w:rsidR="009A4B58" w:rsidRDefault="009A4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35383" w14:textId="4B420DC1" w:rsidR="00C927D2" w:rsidRPr="0018159E" w:rsidRDefault="00C927D2" w:rsidP="009D3C9B">
    <w:pPr>
      <w:pStyle w:val="Footer"/>
      <w:pBdr>
        <w:top w:val="none" w:sz="0" w:space="0" w:color="auto"/>
      </w:pBdr>
      <w:spacing w:after="0" w:line="240" w:lineRule="auto"/>
      <w:jc w:val="center"/>
      <w:rPr>
        <w:lang w:val="en-US"/>
      </w:rPr>
    </w:pPr>
    <w:r w:rsidRPr="004B352D">
      <w:fldChar w:fldCharType="begin"/>
    </w:r>
    <w:r w:rsidRPr="004B352D">
      <w:instrText xml:space="preserve">PAGE  </w:instrText>
    </w:r>
    <w:r w:rsidRPr="004B352D">
      <w:fldChar w:fldCharType="separate"/>
    </w:r>
    <w:r w:rsidR="00C46DC5">
      <w:rPr>
        <w:noProof/>
      </w:rPr>
      <w:t>8</w:t>
    </w:r>
    <w:r w:rsidRPr="004B352D">
      <w:fldChar w:fldCharType="end"/>
    </w:r>
    <w:r>
      <w:t xml:space="preserve"> </w:t>
    </w:r>
    <w:r>
      <w:rPr>
        <w:lang w:val="en-US"/>
      </w:rPr>
      <w:t xml:space="preserve">/ </w:t>
    </w:r>
    <w:r w:rsidR="009A4B58">
      <w:fldChar w:fldCharType="begin"/>
    </w:r>
    <w:r w:rsidR="009A4B58">
      <w:instrText xml:space="preserve"> NUMPAGES   \* MERGEFORMAT </w:instrText>
    </w:r>
    <w:r w:rsidR="009A4B58">
      <w:fldChar w:fldCharType="separate"/>
    </w:r>
    <w:r w:rsidR="00C46DC5" w:rsidRPr="00C46DC5">
      <w:rPr>
        <w:noProof/>
        <w:lang w:val="en-US"/>
      </w:rPr>
      <w:t>8</w:t>
    </w:r>
    <w:r w:rsidR="009A4B58">
      <w:rPr>
        <w:noProof/>
        <w:lang w:val="en-US"/>
      </w:rPr>
      <w:fldChar w:fldCharType="end"/>
    </w:r>
  </w:p>
  <w:p w14:paraId="29035384" w14:textId="77777777" w:rsidR="00C927D2" w:rsidRPr="004B352D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 w:rsidRPr="004B352D">
      <w:rPr>
        <w:sz w:val="16"/>
        <w:szCs w:val="16"/>
      </w:rPr>
      <w:t xml:space="preserve">NESS Slovensko, </w:t>
    </w:r>
    <w:proofErr w:type="spellStart"/>
    <w:r w:rsidRPr="004B352D">
      <w:rPr>
        <w:sz w:val="16"/>
        <w:szCs w:val="16"/>
      </w:rPr>
      <w:t>a.s</w:t>
    </w:r>
    <w:proofErr w:type="spellEnd"/>
    <w:r w:rsidRPr="004B352D">
      <w:rPr>
        <w:sz w:val="16"/>
        <w:szCs w:val="16"/>
      </w:rPr>
      <w:t>.</w:t>
    </w:r>
    <w:r>
      <w:rPr>
        <w:sz w:val="16"/>
        <w:szCs w:val="16"/>
      </w:rPr>
      <w:tab/>
    </w:r>
    <w:r>
      <w:rPr>
        <w:sz w:val="16"/>
        <w:szCs w:val="16"/>
      </w:rPr>
      <w:tab/>
      <w:t>Ministerstvo zdravotníctva SR</w:t>
    </w:r>
  </w:p>
  <w:p w14:paraId="29035385" w14:textId="77777777" w:rsidR="00C927D2" w:rsidRPr="00415933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 w:rsidRPr="004B352D">
      <w:rPr>
        <w:sz w:val="16"/>
        <w:szCs w:val="16"/>
      </w:rPr>
      <w:tab/>
    </w:r>
    <w:r w:rsidRPr="004B352D">
      <w:rPr>
        <w:sz w:val="16"/>
        <w:szCs w:val="16"/>
      </w:rPr>
      <w:tab/>
    </w:r>
    <w:r>
      <w:rPr>
        <w:sz w:val="16"/>
        <w:szCs w:val="16"/>
      </w:rPr>
      <w:t>Národné centrum zdravotníckych informácií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35387" w14:textId="77777777" w:rsidR="00C927D2" w:rsidRDefault="00C927D2" w:rsidP="00415933">
    <w:pPr>
      <w:pStyle w:val="Footer"/>
      <w:pBdr>
        <w:top w:val="none" w:sz="0" w:space="0" w:color="auto"/>
      </w:pBdr>
      <w:spacing w:before="0" w:after="0"/>
      <w:ind w:left="-284" w:firstLine="0"/>
      <w:rPr>
        <w:sz w:val="16"/>
        <w:szCs w:val="16"/>
      </w:rPr>
    </w:pPr>
    <w:r>
      <w:rPr>
        <w:noProof/>
        <w:sz w:val="16"/>
        <w:szCs w:val="16"/>
        <w:lang w:eastAsia="sk-SK"/>
      </w:rPr>
      <w:drawing>
        <wp:anchor distT="0" distB="0" distL="114300" distR="114300" simplePos="0" relativeHeight="251658242" behindDoc="0" locked="0" layoutInCell="1" allowOverlap="1" wp14:anchorId="29035391" wp14:editId="29035392">
          <wp:simplePos x="0" y="0"/>
          <wp:positionH relativeFrom="column">
            <wp:posOffset>-31750</wp:posOffset>
          </wp:positionH>
          <wp:positionV relativeFrom="paragraph">
            <wp:posOffset>-476885</wp:posOffset>
          </wp:positionV>
          <wp:extent cx="533400" cy="541655"/>
          <wp:effectExtent l="1905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41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9035388" w14:textId="77777777" w:rsidR="00C927D2" w:rsidRPr="004B352D" w:rsidRDefault="00C927D2" w:rsidP="009D3C9B">
    <w:pPr>
      <w:pStyle w:val="Footer"/>
      <w:pBdr>
        <w:top w:val="none" w:sz="0" w:space="0" w:color="auto"/>
      </w:pBdr>
      <w:spacing w:before="0" w:after="0"/>
      <w:ind w:firstLine="0"/>
      <w:rPr>
        <w:sz w:val="16"/>
        <w:szCs w:val="16"/>
      </w:rPr>
    </w:pPr>
    <w:r w:rsidRPr="004B352D">
      <w:rPr>
        <w:sz w:val="16"/>
        <w:szCs w:val="16"/>
      </w:rPr>
      <w:t xml:space="preserve">NESS Slovensko, </w:t>
    </w:r>
    <w:proofErr w:type="spellStart"/>
    <w:r w:rsidRPr="004B352D">
      <w:rPr>
        <w:sz w:val="16"/>
        <w:szCs w:val="16"/>
      </w:rPr>
      <w:t>a.s</w:t>
    </w:r>
    <w:proofErr w:type="spellEnd"/>
    <w:r w:rsidRPr="004B352D">
      <w:rPr>
        <w:sz w:val="16"/>
        <w:szCs w:val="16"/>
      </w:rPr>
      <w:t>.</w:t>
    </w:r>
    <w:r>
      <w:rPr>
        <w:sz w:val="16"/>
        <w:szCs w:val="16"/>
      </w:rPr>
      <w:tab/>
    </w:r>
    <w:r>
      <w:rPr>
        <w:sz w:val="16"/>
        <w:szCs w:val="16"/>
      </w:rPr>
      <w:tab/>
      <w:t>Ministerstvo zdravotníctva SR</w:t>
    </w:r>
    <w:r w:rsidRPr="004B352D">
      <w:rPr>
        <w:sz w:val="16"/>
        <w:szCs w:val="16"/>
      </w:rPr>
      <w:tab/>
    </w:r>
    <w:r w:rsidRPr="004B352D">
      <w:rPr>
        <w:sz w:val="16"/>
        <w:szCs w:val="16"/>
      </w:rPr>
      <w:tab/>
    </w:r>
    <w:r>
      <w:rPr>
        <w:sz w:val="16"/>
        <w:szCs w:val="16"/>
      </w:rPr>
      <w:t>Národné centrum zdravotníckych informácií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FD4AA" w14:textId="77777777" w:rsidR="009A4B58" w:rsidRDefault="009A4B58" w:rsidP="00B00750">
      <w:pPr>
        <w:spacing w:after="0" w:line="240" w:lineRule="auto"/>
      </w:pPr>
      <w:r>
        <w:separator/>
      </w:r>
    </w:p>
    <w:p w14:paraId="39DE4EFB" w14:textId="77777777" w:rsidR="009A4B58" w:rsidRDefault="009A4B58"/>
  </w:footnote>
  <w:footnote w:type="continuationSeparator" w:id="0">
    <w:p w14:paraId="3A98B794" w14:textId="77777777" w:rsidR="009A4B58" w:rsidRDefault="009A4B58" w:rsidP="00B00750">
      <w:pPr>
        <w:spacing w:after="0" w:line="240" w:lineRule="auto"/>
      </w:pPr>
      <w:r>
        <w:continuationSeparator/>
      </w:r>
    </w:p>
    <w:p w14:paraId="0FC77246" w14:textId="77777777" w:rsidR="009A4B58" w:rsidRDefault="009A4B58"/>
  </w:footnote>
  <w:footnote w:type="continuationNotice" w:id="1">
    <w:p w14:paraId="15955B69" w14:textId="77777777" w:rsidR="009A4B58" w:rsidRDefault="009A4B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91AB7" w14:textId="67AA6413" w:rsidR="00C927D2" w:rsidRDefault="00C927D2" w:rsidP="00191EAD">
    <w:pPr>
      <w:pStyle w:val="Header"/>
      <w:pBdr>
        <w:bottom w:val="none" w:sz="0" w:space="0" w:color="auto"/>
      </w:pBdr>
      <w:spacing w:after="0" w:line="240" w:lineRule="auto"/>
      <w:jc w:val="right"/>
      <w:rPr>
        <w:sz w:val="16"/>
        <w:szCs w:val="16"/>
      </w:rPr>
    </w:pPr>
    <w:r>
      <w:rPr>
        <w:noProof/>
        <w:lang w:eastAsia="sk-SK"/>
      </w:rPr>
      <w:drawing>
        <wp:anchor distT="0" distB="0" distL="114300" distR="114300" simplePos="0" relativeHeight="251658243" behindDoc="1" locked="0" layoutInCell="1" allowOverlap="1" wp14:anchorId="3983F207" wp14:editId="1D308C90">
          <wp:simplePos x="0" y="0"/>
          <wp:positionH relativeFrom="column">
            <wp:posOffset>12700</wp:posOffset>
          </wp:positionH>
          <wp:positionV relativeFrom="paragraph">
            <wp:posOffset>-3175</wp:posOffset>
          </wp:positionV>
          <wp:extent cx="1562100" cy="521335"/>
          <wp:effectExtent l="0" t="0" r="0" b="0"/>
          <wp:wrapThrough wrapText="bothSides">
            <wp:wrapPolygon edited="0">
              <wp:start x="0" y="0"/>
              <wp:lineTo x="0" y="20521"/>
              <wp:lineTo x="21337" y="20521"/>
              <wp:lineTo x="21337" y="0"/>
              <wp:lineTo x="0" y="0"/>
            </wp:wrapPolygon>
          </wp:wrapThrough>
          <wp:docPr id="21" name="Obrázok 0" descr="logo eHeal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Heal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521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Projekt JRUZ 2</w:t>
    </w:r>
  </w:p>
  <w:p w14:paraId="1AA3D488" w14:textId="6145AF85" w:rsidR="00C927D2" w:rsidRPr="00191EAD" w:rsidRDefault="00C85403" w:rsidP="00C85403">
    <w:pPr>
      <w:pStyle w:val="Header"/>
      <w:pBdr>
        <w:bottom w:val="none" w:sz="0" w:space="0" w:color="auto"/>
      </w:pBdr>
      <w:spacing w:after="0" w:line="240" w:lineRule="auto"/>
      <w:jc w:val="right"/>
      <w:rPr>
        <w:sz w:val="16"/>
        <w:szCs w:val="16"/>
      </w:rPr>
    </w:pPr>
    <w:r w:rsidRPr="00C85403">
      <w:rPr>
        <w:sz w:val="16"/>
        <w:szCs w:val="16"/>
      </w:rPr>
      <w:t xml:space="preserve">J02 Príloha </w:t>
    </w:r>
    <w:r w:rsidR="00544D66">
      <w:rPr>
        <w:sz w:val="16"/>
        <w:szCs w:val="16"/>
      </w:rPr>
      <w:t xml:space="preserve">C </w:t>
    </w:r>
    <w:r w:rsidRPr="00C85403">
      <w:rPr>
        <w:sz w:val="16"/>
        <w:szCs w:val="16"/>
      </w:rPr>
      <w:t xml:space="preserve"> - Spoločné dátové štruktúry rozhraní </w:t>
    </w:r>
    <w:r w:rsidR="00544D66">
      <w:rPr>
        <w:sz w:val="16"/>
        <w:szCs w:val="16"/>
      </w:rPr>
      <w:t>replikačné</w:t>
    </w:r>
    <w:r w:rsidRPr="00C85403">
      <w:rPr>
        <w:sz w:val="16"/>
        <w:szCs w:val="16"/>
      </w:rPr>
      <w:t xml:space="preserve"> XSD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35386" w14:textId="77777777" w:rsidR="00C927D2" w:rsidRDefault="00C927D2" w:rsidP="001C3785">
    <w:pPr>
      <w:pStyle w:val="Header"/>
      <w:pBdr>
        <w:bottom w:val="none" w:sz="0" w:space="0" w:color="auto"/>
      </w:pBdr>
    </w:pPr>
    <w:r>
      <w:rPr>
        <w:noProof/>
        <w:lang w:eastAsia="sk-SK"/>
      </w:rPr>
      <w:drawing>
        <wp:anchor distT="0" distB="0" distL="114300" distR="114300" simplePos="0" relativeHeight="251658241" behindDoc="0" locked="0" layoutInCell="1" allowOverlap="1" wp14:anchorId="2903538D" wp14:editId="2903538E">
          <wp:simplePos x="0" y="0"/>
          <wp:positionH relativeFrom="column">
            <wp:posOffset>-414655</wp:posOffset>
          </wp:positionH>
          <wp:positionV relativeFrom="paragraph">
            <wp:posOffset>-80010</wp:posOffset>
          </wp:positionV>
          <wp:extent cx="1127125" cy="395605"/>
          <wp:effectExtent l="1905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395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2903538F" wp14:editId="29035390">
          <wp:simplePos x="0" y="0"/>
          <wp:positionH relativeFrom="column">
            <wp:posOffset>5126555</wp:posOffset>
          </wp:positionH>
          <wp:positionV relativeFrom="paragraph">
            <wp:posOffset>-79442</wp:posOffset>
          </wp:positionV>
          <wp:extent cx="1304782" cy="436729"/>
          <wp:effectExtent l="19050" t="0" r="0" b="0"/>
          <wp:wrapNone/>
          <wp:docPr id="23" name="Obrázok 0" descr="logo eHealt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Health.JP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04782" cy="4367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9CAFC"/>
    <w:multiLevelType w:val="multilevel"/>
    <w:tmpl w:val="00000001"/>
    <w:name w:val="HTML-List6417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0009CB0B"/>
    <w:multiLevelType w:val="multilevel"/>
    <w:tmpl w:val="00000004"/>
    <w:name w:val="HTML-List6418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0009CB1B"/>
    <w:multiLevelType w:val="multilevel"/>
    <w:tmpl w:val="0000000D"/>
    <w:name w:val="HTML-List6418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0009CC91"/>
    <w:multiLevelType w:val="multilevel"/>
    <w:tmpl w:val="00000001"/>
    <w:name w:val="HTML-List6421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009CD6C"/>
    <w:multiLevelType w:val="multilevel"/>
    <w:tmpl w:val="00000001"/>
    <w:name w:val="HTML-List6424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009CEE2"/>
    <w:multiLevelType w:val="multilevel"/>
    <w:tmpl w:val="00000001"/>
    <w:name w:val="HTML-List6427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009CEF2"/>
    <w:multiLevelType w:val="multilevel"/>
    <w:tmpl w:val="00000004"/>
    <w:name w:val="HTML-List6428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0009CF4F"/>
    <w:multiLevelType w:val="multilevel"/>
    <w:tmpl w:val="00000001"/>
    <w:name w:val="HTML-List6428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 w15:restartNumberingAfterBreak="0">
    <w:nsid w:val="0009CF6E"/>
    <w:multiLevelType w:val="multilevel"/>
    <w:tmpl w:val="00000001"/>
    <w:name w:val="HTML-List6429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" w15:restartNumberingAfterBreak="0">
    <w:nsid w:val="0009CF8E"/>
    <w:multiLevelType w:val="multilevel"/>
    <w:tmpl w:val="00000001"/>
    <w:name w:val="HTML-List6429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" w15:restartNumberingAfterBreak="0">
    <w:nsid w:val="0009D078"/>
    <w:multiLevelType w:val="multilevel"/>
    <w:tmpl w:val="00000001"/>
    <w:name w:val="HTML-List643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" w15:restartNumberingAfterBreak="0">
    <w:nsid w:val="0009D0C6"/>
    <w:multiLevelType w:val="multilevel"/>
    <w:tmpl w:val="00000001"/>
    <w:name w:val="HTML-List6432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4" w15:restartNumberingAfterBreak="0">
    <w:nsid w:val="0009D104"/>
    <w:multiLevelType w:val="multilevel"/>
    <w:tmpl w:val="00000001"/>
    <w:name w:val="HTML-List6433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 w15:restartNumberingAfterBreak="0">
    <w:nsid w:val="0009D142"/>
    <w:multiLevelType w:val="multilevel"/>
    <w:tmpl w:val="00000001"/>
    <w:name w:val="HTML-List6433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6" w15:restartNumberingAfterBreak="0">
    <w:nsid w:val="0009D162"/>
    <w:multiLevelType w:val="multilevel"/>
    <w:tmpl w:val="00000001"/>
    <w:name w:val="HTML-List6434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7" w15:restartNumberingAfterBreak="0">
    <w:nsid w:val="0009D24C"/>
    <w:multiLevelType w:val="multilevel"/>
    <w:tmpl w:val="00000001"/>
    <w:name w:val="HTML-List6436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 w15:restartNumberingAfterBreak="0">
    <w:nsid w:val="0009D25B"/>
    <w:multiLevelType w:val="multilevel"/>
    <w:tmpl w:val="00000002"/>
    <w:name w:val="HTML-List6436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9" w15:restartNumberingAfterBreak="0">
    <w:nsid w:val="0009D2C8"/>
    <w:multiLevelType w:val="multilevel"/>
    <w:tmpl w:val="00000001"/>
    <w:name w:val="HTML-List6437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" w15:restartNumberingAfterBreak="0">
    <w:nsid w:val="0009D345"/>
    <w:multiLevelType w:val="multilevel"/>
    <w:tmpl w:val="00000001"/>
    <w:name w:val="HTML-List6439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" w15:restartNumberingAfterBreak="0">
    <w:nsid w:val="0009D3B2"/>
    <w:multiLevelType w:val="multilevel"/>
    <w:tmpl w:val="00000001"/>
    <w:name w:val="HTML-List6440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0009D3D2"/>
    <w:multiLevelType w:val="multilevel"/>
    <w:tmpl w:val="00000001"/>
    <w:name w:val="HTML-List6440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0009D3E1"/>
    <w:multiLevelType w:val="multilevel"/>
    <w:tmpl w:val="00000002"/>
    <w:name w:val="HTML-List6440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 w15:restartNumberingAfterBreak="0">
    <w:nsid w:val="0009D4AC"/>
    <w:multiLevelType w:val="multilevel"/>
    <w:tmpl w:val="00000001"/>
    <w:name w:val="HTML-List6442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" w15:restartNumberingAfterBreak="0">
    <w:nsid w:val="0009D4CB"/>
    <w:multiLevelType w:val="multilevel"/>
    <w:tmpl w:val="00000001"/>
    <w:name w:val="HTML-List6442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" w15:restartNumberingAfterBreak="0">
    <w:nsid w:val="0009D4DB"/>
    <w:multiLevelType w:val="multilevel"/>
    <w:tmpl w:val="00000002"/>
    <w:name w:val="HTML-List6443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0009D4FA"/>
    <w:multiLevelType w:val="multilevel"/>
    <w:tmpl w:val="00000001"/>
    <w:name w:val="HTML-List6443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" w15:restartNumberingAfterBreak="0">
    <w:nsid w:val="0009D5D4"/>
    <w:multiLevelType w:val="multilevel"/>
    <w:tmpl w:val="00000001"/>
    <w:name w:val="HTML-List644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 w15:restartNumberingAfterBreak="0">
    <w:nsid w:val="0009D5E4"/>
    <w:multiLevelType w:val="multilevel"/>
    <w:tmpl w:val="00000007"/>
    <w:name w:val="HTML-List6445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" w15:restartNumberingAfterBreak="0">
    <w:nsid w:val="0009D5F4"/>
    <w:multiLevelType w:val="multilevel"/>
    <w:tmpl w:val="00000012"/>
    <w:name w:val="HTML-List6445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" w15:restartNumberingAfterBreak="0">
    <w:nsid w:val="0009D670"/>
    <w:multiLevelType w:val="multilevel"/>
    <w:tmpl w:val="00000001"/>
    <w:name w:val="HTML-List6447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" w15:restartNumberingAfterBreak="0">
    <w:nsid w:val="0009D69F"/>
    <w:multiLevelType w:val="multilevel"/>
    <w:tmpl w:val="00000001"/>
    <w:name w:val="HTML-List644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" w15:restartNumberingAfterBreak="0">
    <w:nsid w:val="0009D6CE"/>
    <w:multiLevelType w:val="multilevel"/>
    <w:tmpl w:val="00000001"/>
    <w:name w:val="HTML-List6448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" w15:restartNumberingAfterBreak="0">
    <w:nsid w:val="0009D6ED"/>
    <w:multiLevelType w:val="multilevel"/>
    <w:tmpl w:val="00000001"/>
    <w:name w:val="HTML-List6448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 w15:restartNumberingAfterBreak="0">
    <w:nsid w:val="0009D70C"/>
    <w:multiLevelType w:val="multilevel"/>
    <w:tmpl w:val="00000001"/>
    <w:name w:val="HTML-List6448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" w15:restartNumberingAfterBreak="0">
    <w:nsid w:val="0009D73B"/>
    <w:multiLevelType w:val="multilevel"/>
    <w:tmpl w:val="00000001"/>
    <w:name w:val="HTML-List6449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" w15:restartNumberingAfterBreak="0">
    <w:nsid w:val="0009D825"/>
    <w:multiLevelType w:val="multilevel"/>
    <w:tmpl w:val="00000001"/>
    <w:name w:val="HTML-List6451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" w15:restartNumberingAfterBreak="0">
    <w:nsid w:val="0009D854"/>
    <w:multiLevelType w:val="multilevel"/>
    <w:tmpl w:val="00000001"/>
    <w:name w:val="HTML-List6452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0009D864"/>
    <w:multiLevelType w:val="multilevel"/>
    <w:tmpl w:val="00000002"/>
    <w:name w:val="HTML-List6452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" w15:restartNumberingAfterBreak="0">
    <w:nsid w:val="0009D883"/>
    <w:multiLevelType w:val="multilevel"/>
    <w:tmpl w:val="00000001"/>
    <w:name w:val="HTML-List645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" w15:restartNumberingAfterBreak="0">
    <w:nsid w:val="0009D94E"/>
    <w:multiLevelType w:val="multilevel"/>
    <w:tmpl w:val="00000001"/>
    <w:name w:val="HTML-List6454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" w15:restartNumberingAfterBreak="0">
    <w:nsid w:val="0009D95D"/>
    <w:multiLevelType w:val="multilevel"/>
    <w:tmpl w:val="00000004"/>
    <w:name w:val="HTML-List6454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" w15:restartNumberingAfterBreak="0">
    <w:nsid w:val="0009D98C"/>
    <w:multiLevelType w:val="multilevel"/>
    <w:tmpl w:val="00000001"/>
    <w:name w:val="HTML-List6455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" w15:restartNumberingAfterBreak="0">
    <w:nsid w:val="0009D9BB"/>
    <w:multiLevelType w:val="multilevel"/>
    <w:tmpl w:val="00000001"/>
    <w:name w:val="HTML-List6455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" w15:restartNumberingAfterBreak="0">
    <w:nsid w:val="0009D9DA"/>
    <w:multiLevelType w:val="multilevel"/>
    <w:tmpl w:val="00000001"/>
    <w:name w:val="HTML-List6455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" w15:restartNumberingAfterBreak="0">
    <w:nsid w:val="0009DA09"/>
    <w:multiLevelType w:val="multilevel"/>
    <w:tmpl w:val="00000001"/>
    <w:name w:val="HTML-List6456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" w15:restartNumberingAfterBreak="0">
    <w:nsid w:val="0009DAD4"/>
    <w:multiLevelType w:val="multilevel"/>
    <w:tmpl w:val="00000001"/>
    <w:name w:val="HTML-List6458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 w15:restartNumberingAfterBreak="0">
    <w:nsid w:val="0009DB22"/>
    <w:multiLevelType w:val="multilevel"/>
    <w:tmpl w:val="00000001"/>
    <w:name w:val="HTML-List6459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" w15:restartNumberingAfterBreak="0">
    <w:nsid w:val="0009DBEC"/>
    <w:multiLevelType w:val="multilevel"/>
    <w:tmpl w:val="00000001"/>
    <w:name w:val="HTML-List6461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" w15:restartNumberingAfterBreak="0">
    <w:nsid w:val="0009DC1B"/>
    <w:multiLevelType w:val="multilevel"/>
    <w:tmpl w:val="00000001"/>
    <w:name w:val="HTML-List646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" w15:restartNumberingAfterBreak="0">
    <w:nsid w:val="0009DC3A"/>
    <w:multiLevelType w:val="multilevel"/>
    <w:tmpl w:val="00000001"/>
    <w:name w:val="HTML-List6462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" w15:restartNumberingAfterBreak="0">
    <w:nsid w:val="0009EA7D"/>
    <w:multiLevelType w:val="multilevel"/>
    <w:tmpl w:val="00000001"/>
    <w:name w:val="HTML-List649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" w15:restartNumberingAfterBreak="0">
    <w:nsid w:val="0009EC22"/>
    <w:multiLevelType w:val="multilevel"/>
    <w:tmpl w:val="00000001"/>
    <w:name w:val="HTML-List6502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" w15:restartNumberingAfterBreak="0">
    <w:nsid w:val="0009ED2B"/>
    <w:multiLevelType w:val="multilevel"/>
    <w:tmpl w:val="00000001"/>
    <w:name w:val="HTML-List6505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" w15:restartNumberingAfterBreak="0">
    <w:nsid w:val="0009F259"/>
    <w:multiLevelType w:val="multilevel"/>
    <w:tmpl w:val="00000001"/>
    <w:name w:val="HTML-List651865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" w15:restartNumberingAfterBreak="0">
    <w:nsid w:val="002251A8"/>
    <w:multiLevelType w:val="multilevel"/>
    <w:tmpl w:val="00000001"/>
    <w:name w:val="HTML-List224912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7" w15:restartNumberingAfterBreak="0">
    <w:nsid w:val="002257C0"/>
    <w:multiLevelType w:val="multilevel"/>
    <w:tmpl w:val="00000001"/>
    <w:name w:val="HTML-List225068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8" w15:restartNumberingAfterBreak="0">
    <w:nsid w:val="002257C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59" w15:restartNumberingAfterBreak="0">
    <w:nsid w:val="00226077"/>
    <w:multiLevelType w:val="multilevel"/>
    <w:tmpl w:val="00000001"/>
    <w:name w:val="HTML-List225291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0" w15:restartNumberingAfterBreak="0">
    <w:nsid w:val="0022607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1" w15:restartNumberingAfterBreak="0">
    <w:nsid w:val="0022649C"/>
    <w:multiLevelType w:val="multilevel"/>
    <w:tmpl w:val="00000001"/>
    <w:name w:val="HTML-List22539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2" w15:restartNumberingAfterBreak="0">
    <w:nsid w:val="0022649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3" w15:restartNumberingAfterBreak="0">
    <w:nsid w:val="002268F0"/>
    <w:multiLevelType w:val="multilevel"/>
    <w:tmpl w:val="00000001"/>
    <w:name w:val="HTML-List225508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4" w15:restartNumberingAfterBreak="0">
    <w:nsid w:val="00226C0B"/>
    <w:multiLevelType w:val="multilevel"/>
    <w:tmpl w:val="00000001"/>
    <w:name w:val="HTML-List225588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5" w15:restartNumberingAfterBreak="0">
    <w:nsid w:val="00226C0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6" w15:restartNumberingAfterBreak="0">
    <w:nsid w:val="00226E9A"/>
    <w:multiLevelType w:val="multilevel"/>
    <w:tmpl w:val="00000001"/>
    <w:name w:val="HTML-List22565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7" w15:restartNumberingAfterBreak="0">
    <w:nsid w:val="00226E9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8" w15:restartNumberingAfterBreak="0">
    <w:nsid w:val="002271D5"/>
    <w:multiLevelType w:val="multilevel"/>
    <w:tmpl w:val="00000001"/>
    <w:name w:val="HTML-List225736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69" w15:restartNumberingAfterBreak="0">
    <w:nsid w:val="002271E5"/>
    <w:multiLevelType w:val="multilevel"/>
    <w:tmpl w:val="00000002"/>
    <w:name w:val="HTML-List225738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0" w15:restartNumberingAfterBreak="0">
    <w:nsid w:val="0022757D"/>
    <w:multiLevelType w:val="multilevel"/>
    <w:tmpl w:val="00000001"/>
    <w:name w:val="HTML-List225830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1" w15:restartNumberingAfterBreak="0">
    <w:nsid w:val="0022757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2" w15:restartNumberingAfterBreak="0">
    <w:nsid w:val="0022783B"/>
    <w:multiLevelType w:val="multilevel"/>
    <w:tmpl w:val="00000001"/>
    <w:name w:val="HTML-List2259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3" w15:restartNumberingAfterBreak="0">
    <w:nsid w:val="0022783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4" w15:restartNumberingAfterBreak="0">
    <w:nsid w:val="00227AF9"/>
    <w:multiLevelType w:val="multilevel"/>
    <w:tmpl w:val="00000001"/>
    <w:name w:val="HTML-List22597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5" w15:restartNumberingAfterBreak="0">
    <w:nsid w:val="00227DA8"/>
    <w:multiLevelType w:val="multilevel"/>
    <w:tmpl w:val="00000001"/>
    <w:name w:val="HTML-List226039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6" w15:restartNumberingAfterBreak="0">
    <w:nsid w:val="00227DA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7" w15:restartNumberingAfterBreak="0">
    <w:nsid w:val="00228056"/>
    <w:multiLevelType w:val="multilevel"/>
    <w:tmpl w:val="00000001"/>
    <w:name w:val="HTML-List226107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8" w15:restartNumberingAfterBreak="0">
    <w:nsid w:val="0022805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79" w15:restartNumberingAfterBreak="0">
    <w:nsid w:val="00228314"/>
    <w:multiLevelType w:val="multilevel"/>
    <w:tmpl w:val="00000001"/>
    <w:name w:val="HTML-List22617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0" w15:restartNumberingAfterBreak="0">
    <w:nsid w:val="0022831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1" w15:restartNumberingAfterBreak="0">
    <w:nsid w:val="002285E2"/>
    <w:multiLevelType w:val="multilevel"/>
    <w:tmpl w:val="00000001"/>
    <w:name w:val="HTML-List226249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2" w15:restartNumberingAfterBreak="0">
    <w:nsid w:val="002285E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3" w15:restartNumberingAfterBreak="0">
    <w:nsid w:val="00228890"/>
    <w:multiLevelType w:val="multilevel"/>
    <w:tmpl w:val="00000001"/>
    <w:name w:val="HTML-List226318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4" w15:restartNumberingAfterBreak="0">
    <w:nsid w:val="00228AC2"/>
    <w:multiLevelType w:val="multilevel"/>
    <w:tmpl w:val="00000001"/>
    <w:name w:val="HTML-List226374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5" w15:restartNumberingAfterBreak="0">
    <w:nsid w:val="00228AC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6" w15:restartNumberingAfterBreak="0">
    <w:nsid w:val="00228CF3"/>
    <w:multiLevelType w:val="multilevel"/>
    <w:tmpl w:val="00000001"/>
    <w:name w:val="HTML-List22643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7" w15:restartNumberingAfterBreak="0">
    <w:nsid w:val="00228F54"/>
    <w:multiLevelType w:val="multilevel"/>
    <w:tmpl w:val="00000001"/>
    <w:name w:val="HTML-List226491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8" w15:restartNumberingAfterBreak="0">
    <w:nsid w:val="00228F5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89" w15:restartNumberingAfterBreak="0">
    <w:nsid w:val="00229185"/>
    <w:multiLevelType w:val="multilevel"/>
    <w:tmpl w:val="00000001"/>
    <w:name w:val="HTML-List226547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0" w15:restartNumberingAfterBreak="0">
    <w:nsid w:val="00229186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1" w15:restartNumberingAfterBreak="0">
    <w:nsid w:val="002293D6"/>
    <w:multiLevelType w:val="multilevel"/>
    <w:tmpl w:val="00000001"/>
    <w:name w:val="HTML-List226607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2" w15:restartNumberingAfterBreak="0">
    <w:nsid w:val="002293D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3" w15:restartNumberingAfterBreak="0">
    <w:nsid w:val="00229627"/>
    <w:multiLevelType w:val="multilevel"/>
    <w:tmpl w:val="00000001"/>
    <w:name w:val="HTML-List226666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4" w15:restartNumberingAfterBreak="0">
    <w:nsid w:val="0022962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5" w15:restartNumberingAfterBreak="0">
    <w:nsid w:val="00229849"/>
    <w:multiLevelType w:val="multilevel"/>
    <w:tmpl w:val="00000001"/>
    <w:name w:val="HTML-List226720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6" w15:restartNumberingAfterBreak="0">
    <w:nsid w:val="0022984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7" w15:restartNumberingAfterBreak="0">
    <w:nsid w:val="00229B07"/>
    <w:multiLevelType w:val="multilevel"/>
    <w:tmpl w:val="00000001"/>
    <w:name w:val="HTML-List226791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8" w15:restartNumberingAfterBreak="0">
    <w:nsid w:val="00229B0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99" w15:restartNumberingAfterBreak="0">
    <w:nsid w:val="00229E22"/>
    <w:multiLevelType w:val="multilevel"/>
    <w:tmpl w:val="00000001"/>
    <w:name w:val="HTML-List226870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0" w15:restartNumberingAfterBreak="0">
    <w:nsid w:val="00229E42"/>
    <w:multiLevelType w:val="multilevel"/>
    <w:tmpl w:val="00000002"/>
    <w:name w:val="HTML-List22687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1" w15:restartNumberingAfterBreak="0">
    <w:nsid w:val="0022A18C"/>
    <w:multiLevelType w:val="multilevel"/>
    <w:tmpl w:val="00000001"/>
    <w:name w:val="HTML-List22695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2" w15:restartNumberingAfterBreak="0">
    <w:nsid w:val="0022A18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3" w15:restartNumberingAfterBreak="0">
    <w:nsid w:val="0022A479"/>
    <w:multiLevelType w:val="multilevel"/>
    <w:tmpl w:val="00000001"/>
    <w:name w:val="HTML-List227032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4" w15:restartNumberingAfterBreak="0">
    <w:nsid w:val="0022A47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5" w15:restartNumberingAfterBreak="0">
    <w:nsid w:val="0022A7B4"/>
    <w:multiLevelType w:val="multilevel"/>
    <w:tmpl w:val="00000001"/>
    <w:name w:val="HTML-List2271156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6" w15:restartNumberingAfterBreak="0">
    <w:nsid w:val="0022A7C3"/>
    <w:multiLevelType w:val="multilevel"/>
    <w:tmpl w:val="00000002"/>
    <w:name w:val="HTML-List227117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7" w15:restartNumberingAfterBreak="0">
    <w:nsid w:val="0022AB3C"/>
    <w:multiLevelType w:val="multilevel"/>
    <w:tmpl w:val="00000001"/>
    <w:name w:val="HTML-List227206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8" w15:restartNumberingAfterBreak="0">
    <w:nsid w:val="0022AB3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09" w15:restartNumberingAfterBreak="0">
    <w:nsid w:val="0022AB3E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0" w15:restartNumberingAfterBreak="0">
    <w:nsid w:val="0022AE96"/>
    <w:multiLevelType w:val="multilevel"/>
    <w:tmpl w:val="00000001"/>
    <w:name w:val="HTML-List227291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1" w15:restartNumberingAfterBreak="0">
    <w:nsid w:val="0022AE9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2" w15:restartNumberingAfterBreak="0">
    <w:nsid w:val="0022B1D1"/>
    <w:multiLevelType w:val="multilevel"/>
    <w:tmpl w:val="00000001"/>
    <w:name w:val="HTML-List227374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3" w15:restartNumberingAfterBreak="0">
    <w:nsid w:val="0022B1D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4" w15:restartNumberingAfterBreak="0">
    <w:nsid w:val="0022B50C"/>
    <w:multiLevelType w:val="multilevel"/>
    <w:tmpl w:val="00000001"/>
    <w:name w:val="HTML-List227457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5" w15:restartNumberingAfterBreak="0">
    <w:nsid w:val="0022B50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6" w15:restartNumberingAfterBreak="0">
    <w:nsid w:val="0022B7BA"/>
    <w:multiLevelType w:val="multilevel"/>
    <w:tmpl w:val="00000001"/>
    <w:name w:val="HTML-List227525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7" w15:restartNumberingAfterBreak="0">
    <w:nsid w:val="0022B7B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8" w15:restartNumberingAfterBreak="0">
    <w:nsid w:val="0022BAA7"/>
    <w:multiLevelType w:val="multilevel"/>
    <w:tmpl w:val="00000001"/>
    <w:name w:val="HTML-List22760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19" w15:restartNumberingAfterBreak="0">
    <w:nsid w:val="0022BAB7"/>
    <w:multiLevelType w:val="multilevel"/>
    <w:tmpl w:val="00000002"/>
    <w:name w:val="HTML-List227602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0" w15:restartNumberingAfterBreak="0">
    <w:nsid w:val="0022BCD9"/>
    <w:multiLevelType w:val="multilevel"/>
    <w:tmpl w:val="00000001"/>
    <w:name w:val="HTML-List227656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1" w15:restartNumberingAfterBreak="0">
    <w:nsid w:val="0022BCDA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2" w15:restartNumberingAfterBreak="0">
    <w:nsid w:val="0022C081"/>
    <w:multiLevelType w:val="multilevel"/>
    <w:tmpl w:val="00000001"/>
    <w:name w:val="HTML-List22775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3" w15:restartNumberingAfterBreak="0">
    <w:nsid w:val="0022C08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4" w15:restartNumberingAfterBreak="0">
    <w:nsid w:val="0022C590"/>
    <w:multiLevelType w:val="multilevel"/>
    <w:tmpl w:val="00000001"/>
    <w:name w:val="HTML-List227880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5" w15:restartNumberingAfterBreak="0">
    <w:nsid w:val="0022C59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6" w15:restartNumberingAfterBreak="0">
    <w:nsid w:val="0022C84E"/>
    <w:multiLevelType w:val="multilevel"/>
    <w:tmpl w:val="00000001"/>
    <w:name w:val="HTML-List22795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7" w15:restartNumberingAfterBreak="0">
    <w:nsid w:val="0022C84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8" w15:restartNumberingAfterBreak="0">
    <w:nsid w:val="0022CB0C"/>
    <w:multiLevelType w:val="multilevel"/>
    <w:tmpl w:val="00000001"/>
    <w:name w:val="HTML-List228020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29" w15:restartNumberingAfterBreak="0">
    <w:nsid w:val="0022CB0D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0" w15:restartNumberingAfterBreak="0">
    <w:nsid w:val="0022CDBA"/>
    <w:multiLevelType w:val="multilevel"/>
    <w:tmpl w:val="00000001"/>
    <w:name w:val="HTML-List22808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1" w15:restartNumberingAfterBreak="0">
    <w:nsid w:val="0022CDB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2" w15:restartNumberingAfterBreak="0">
    <w:nsid w:val="0022D088"/>
    <w:multiLevelType w:val="multilevel"/>
    <w:tmpl w:val="00000001"/>
    <w:name w:val="HTML-List228160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3" w15:restartNumberingAfterBreak="0">
    <w:nsid w:val="0022D08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4" w15:restartNumberingAfterBreak="0">
    <w:nsid w:val="0022D336"/>
    <w:multiLevelType w:val="multilevel"/>
    <w:tmpl w:val="00000001"/>
    <w:name w:val="HTML-List228229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5" w15:restartNumberingAfterBreak="0">
    <w:nsid w:val="0022D33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6" w15:restartNumberingAfterBreak="0">
    <w:nsid w:val="0022D652"/>
    <w:multiLevelType w:val="multilevel"/>
    <w:tmpl w:val="00000001"/>
    <w:name w:val="HTML-List22830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7" w15:restartNumberingAfterBreak="0">
    <w:nsid w:val="0022D653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8" w15:restartNumberingAfterBreak="0">
    <w:nsid w:val="0022D8A3"/>
    <w:multiLevelType w:val="multilevel"/>
    <w:tmpl w:val="00000001"/>
    <w:name w:val="HTML-List228368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39" w15:restartNumberingAfterBreak="0">
    <w:nsid w:val="0022D8A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0" w15:restartNumberingAfterBreak="0">
    <w:nsid w:val="0022DB61"/>
    <w:multiLevelType w:val="multilevel"/>
    <w:tmpl w:val="00000001"/>
    <w:name w:val="HTML-List228438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1" w15:restartNumberingAfterBreak="0">
    <w:nsid w:val="0022DB6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2" w15:restartNumberingAfterBreak="0">
    <w:nsid w:val="0022DB70"/>
    <w:multiLevelType w:val="multilevel"/>
    <w:tmpl w:val="00000003"/>
    <w:name w:val="HTML-List228440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3" w15:restartNumberingAfterBreak="0">
    <w:nsid w:val="0022DEE9"/>
    <w:multiLevelType w:val="multilevel"/>
    <w:tmpl w:val="00000001"/>
    <w:name w:val="HTML-List228528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4" w15:restartNumberingAfterBreak="0">
    <w:nsid w:val="0022DEF9"/>
    <w:multiLevelType w:val="multilevel"/>
    <w:tmpl w:val="00000002"/>
    <w:name w:val="HTML-List228530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5" w15:restartNumberingAfterBreak="0">
    <w:nsid w:val="0022E205"/>
    <w:multiLevelType w:val="multilevel"/>
    <w:tmpl w:val="00000001"/>
    <w:name w:val="HTML-List228608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6" w15:restartNumberingAfterBreak="0">
    <w:nsid w:val="0022E206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7" w15:restartNumberingAfterBreak="0">
    <w:nsid w:val="0022E207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8" w15:restartNumberingAfterBreak="0">
    <w:nsid w:val="0022E208"/>
    <w:multiLevelType w:val="multilevel"/>
    <w:tmpl w:val="0000000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49" w15:restartNumberingAfterBreak="0">
    <w:nsid w:val="0022E4D3"/>
    <w:multiLevelType w:val="multilevel"/>
    <w:tmpl w:val="00000001"/>
    <w:name w:val="HTML-List22868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0" w15:restartNumberingAfterBreak="0">
    <w:nsid w:val="0022E4D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1" w15:restartNumberingAfterBreak="0">
    <w:nsid w:val="0022E81D"/>
    <w:multiLevelType w:val="multilevel"/>
    <w:tmpl w:val="00000001"/>
    <w:name w:val="HTML-List228764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2" w15:restartNumberingAfterBreak="0">
    <w:nsid w:val="0022E82D"/>
    <w:multiLevelType w:val="multilevel"/>
    <w:tmpl w:val="00000002"/>
    <w:name w:val="HTML-List228766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3" w15:restartNumberingAfterBreak="0">
    <w:nsid w:val="0022EC71"/>
    <w:multiLevelType w:val="multilevel"/>
    <w:tmpl w:val="00000001"/>
    <w:name w:val="HTML-List228875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4" w15:restartNumberingAfterBreak="0">
    <w:nsid w:val="0022EC7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5" w15:restartNumberingAfterBreak="0">
    <w:nsid w:val="0022EF3E"/>
    <w:multiLevelType w:val="multilevel"/>
    <w:tmpl w:val="00000001"/>
    <w:name w:val="HTML-List228947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6" w15:restartNumberingAfterBreak="0">
    <w:nsid w:val="0022EF3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7" w15:restartNumberingAfterBreak="0">
    <w:nsid w:val="0022F22B"/>
    <w:multiLevelType w:val="multilevel"/>
    <w:tmpl w:val="00000001"/>
    <w:name w:val="HTML-List229021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8" w15:restartNumberingAfterBreak="0">
    <w:nsid w:val="0022F22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59" w15:restartNumberingAfterBreak="0">
    <w:nsid w:val="0022F537"/>
    <w:multiLevelType w:val="multilevel"/>
    <w:tmpl w:val="00000001"/>
    <w:name w:val="HTML-List229099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0" w15:restartNumberingAfterBreak="0">
    <w:nsid w:val="0022F53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1" w15:restartNumberingAfterBreak="0">
    <w:nsid w:val="0022F881"/>
    <w:multiLevelType w:val="multilevel"/>
    <w:tmpl w:val="00000001"/>
    <w:name w:val="HTML-List229184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2" w15:restartNumberingAfterBreak="0">
    <w:nsid w:val="0022F88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3" w15:restartNumberingAfterBreak="0">
    <w:nsid w:val="0022FD23"/>
    <w:multiLevelType w:val="multilevel"/>
    <w:tmpl w:val="00000001"/>
    <w:name w:val="HTML-List229302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4" w15:restartNumberingAfterBreak="0">
    <w:nsid w:val="0022FD24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5" w15:restartNumberingAfterBreak="0">
    <w:nsid w:val="00230138"/>
    <w:multiLevelType w:val="multilevel"/>
    <w:tmpl w:val="00000001"/>
    <w:name w:val="HTML-List229407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6" w15:restartNumberingAfterBreak="0">
    <w:nsid w:val="00230139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7" w15:restartNumberingAfterBreak="0">
    <w:nsid w:val="0023013A"/>
    <w:multiLevelType w:val="multilevel"/>
    <w:tmpl w:val="000000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8" w15:restartNumberingAfterBreak="0">
    <w:nsid w:val="0023056D"/>
    <w:multiLevelType w:val="multilevel"/>
    <w:tmpl w:val="00000001"/>
    <w:name w:val="HTML-List229514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69" w15:restartNumberingAfterBreak="0">
    <w:nsid w:val="0023056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0" w15:restartNumberingAfterBreak="0">
    <w:nsid w:val="002308C7"/>
    <w:multiLevelType w:val="multilevel"/>
    <w:tmpl w:val="00000001"/>
    <w:name w:val="HTML-List2296007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1" w15:restartNumberingAfterBreak="0">
    <w:nsid w:val="002308C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2" w15:restartNumberingAfterBreak="0">
    <w:nsid w:val="00230BA4"/>
    <w:multiLevelType w:val="multilevel"/>
    <w:tmpl w:val="00000001"/>
    <w:name w:val="HTML-List229674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3" w15:restartNumberingAfterBreak="0">
    <w:nsid w:val="00230BA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4" w15:restartNumberingAfterBreak="0">
    <w:nsid w:val="00230ECF"/>
    <w:multiLevelType w:val="multilevel"/>
    <w:tmpl w:val="00000001"/>
    <w:name w:val="HTML-List2297551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5" w15:restartNumberingAfterBreak="0">
    <w:nsid w:val="00230ED0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6" w15:restartNumberingAfterBreak="0">
    <w:nsid w:val="00231120"/>
    <w:multiLevelType w:val="multilevel"/>
    <w:tmpl w:val="00000001"/>
    <w:name w:val="HTML-List229814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7" w15:restartNumberingAfterBreak="0">
    <w:nsid w:val="0023112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8" w15:restartNumberingAfterBreak="0">
    <w:nsid w:val="00231554"/>
    <w:multiLevelType w:val="multilevel"/>
    <w:tmpl w:val="00000001"/>
    <w:name w:val="HTML-List229922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79" w15:restartNumberingAfterBreak="0">
    <w:nsid w:val="00231555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0" w15:restartNumberingAfterBreak="0">
    <w:nsid w:val="002318AE"/>
    <w:multiLevelType w:val="multilevel"/>
    <w:tmpl w:val="00000001"/>
    <w:name w:val="HTML-List230007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1" w15:restartNumberingAfterBreak="0">
    <w:nsid w:val="002318AF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2" w15:restartNumberingAfterBreak="0">
    <w:nsid w:val="00231D40"/>
    <w:multiLevelType w:val="multilevel"/>
    <w:tmpl w:val="00000001"/>
    <w:name w:val="HTML-List230124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3" w15:restartNumberingAfterBreak="0">
    <w:nsid w:val="00231D4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4" w15:restartNumberingAfterBreak="0">
    <w:nsid w:val="002321C3"/>
    <w:multiLevelType w:val="multilevel"/>
    <w:tmpl w:val="00000001"/>
    <w:name w:val="HTML-List2302403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5" w15:restartNumberingAfterBreak="0">
    <w:nsid w:val="002325D8"/>
    <w:multiLevelType w:val="multilevel"/>
    <w:tmpl w:val="00000001"/>
    <w:name w:val="HTML-List230344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6" w15:restartNumberingAfterBreak="0">
    <w:nsid w:val="0023299F"/>
    <w:multiLevelType w:val="multilevel"/>
    <w:tmpl w:val="00000001"/>
    <w:name w:val="HTML-List230441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7" w15:restartNumberingAfterBreak="0">
    <w:nsid w:val="00232D66"/>
    <w:multiLevelType w:val="multilevel"/>
    <w:tmpl w:val="00000001"/>
    <w:name w:val="HTML-List230538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8" w15:restartNumberingAfterBreak="0">
    <w:nsid w:val="0023312D"/>
    <w:multiLevelType w:val="multilevel"/>
    <w:tmpl w:val="00000001"/>
    <w:name w:val="HTML-List230634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89" w15:restartNumberingAfterBreak="0">
    <w:nsid w:val="0023312E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0" w15:restartNumberingAfterBreak="0">
    <w:nsid w:val="00233543"/>
    <w:multiLevelType w:val="multilevel"/>
    <w:tmpl w:val="00000001"/>
    <w:name w:val="HTML-List230739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1" w15:restartNumberingAfterBreak="0">
    <w:nsid w:val="0023390A"/>
    <w:multiLevelType w:val="multilevel"/>
    <w:tmpl w:val="00000001"/>
    <w:name w:val="HTML-List230836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2" w15:restartNumberingAfterBreak="0">
    <w:nsid w:val="0023390B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3" w15:restartNumberingAfterBreak="0">
    <w:nsid w:val="00233CD1"/>
    <w:multiLevelType w:val="multilevel"/>
    <w:tmpl w:val="00000001"/>
    <w:name w:val="HTML-List230932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4" w15:restartNumberingAfterBreak="0">
    <w:nsid w:val="00233CD2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5" w15:restartNumberingAfterBreak="0">
    <w:nsid w:val="002340F6"/>
    <w:multiLevelType w:val="multilevel"/>
    <w:tmpl w:val="00000001"/>
    <w:name w:val="HTML-List231039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6" w15:restartNumberingAfterBreak="0">
    <w:nsid w:val="002340F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7" w15:restartNumberingAfterBreak="0">
    <w:nsid w:val="0023450B"/>
    <w:multiLevelType w:val="multilevel"/>
    <w:tmpl w:val="00000001"/>
    <w:name w:val="HTML-List231143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8" w15:restartNumberingAfterBreak="0">
    <w:nsid w:val="0023450C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199" w15:restartNumberingAfterBreak="0">
    <w:nsid w:val="00234920"/>
    <w:multiLevelType w:val="multilevel"/>
    <w:tmpl w:val="00000001"/>
    <w:name w:val="HTML-List231248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0" w15:restartNumberingAfterBreak="0">
    <w:nsid w:val="00234921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1" w15:restartNumberingAfterBreak="0">
    <w:nsid w:val="00234D26"/>
    <w:multiLevelType w:val="multilevel"/>
    <w:tmpl w:val="00000001"/>
    <w:name w:val="HTML-List2313510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2" w15:restartNumberingAfterBreak="0">
    <w:nsid w:val="00234D27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3" w15:restartNumberingAfterBreak="0">
    <w:nsid w:val="0023513B"/>
    <w:multiLevelType w:val="multilevel"/>
    <w:tmpl w:val="00000001"/>
    <w:name w:val="HTML-List2314555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4" w15:restartNumberingAfterBreak="0">
    <w:nsid w:val="00235512"/>
    <w:multiLevelType w:val="multilevel"/>
    <w:tmpl w:val="00000001"/>
    <w:name w:val="HTML-List2315538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5" w15:restartNumberingAfterBreak="0">
    <w:nsid w:val="00235522"/>
    <w:multiLevelType w:val="multilevel"/>
    <w:tmpl w:val="00000002"/>
    <w:name w:val="HTML-List2315554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6" w15:restartNumberingAfterBreak="0">
    <w:nsid w:val="00235937"/>
    <w:multiLevelType w:val="multilevel"/>
    <w:tmpl w:val="00000001"/>
    <w:name w:val="HTML-List2316599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7" w15:restartNumberingAfterBreak="0">
    <w:nsid w:val="00235938"/>
    <w:multiLevelType w:val="multilevel"/>
    <w:tmpl w:val="0000000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08" w15:restartNumberingAfterBreak="0">
    <w:nsid w:val="00300657"/>
    <w:multiLevelType w:val="multilevel"/>
    <w:tmpl w:val="00000001"/>
    <w:name w:val="HTML-List3147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09" w15:restartNumberingAfterBreak="0">
    <w:nsid w:val="00300676"/>
    <w:multiLevelType w:val="multilevel"/>
    <w:tmpl w:val="00000002"/>
    <w:name w:val="HTML-List31473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0" w15:restartNumberingAfterBreak="0">
    <w:nsid w:val="00300687"/>
    <w:multiLevelType w:val="multilevel"/>
    <w:tmpl w:val="00000006"/>
    <w:name w:val="HTML-List3147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1" w15:restartNumberingAfterBreak="0">
    <w:nsid w:val="00300695"/>
    <w:multiLevelType w:val="multilevel"/>
    <w:tmpl w:val="0000000D"/>
    <w:name w:val="HTML-List31474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2" w15:restartNumberingAfterBreak="0">
    <w:nsid w:val="0030078F"/>
    <w:multiLevelType w:val="multilevel"/>
    <w:tmpl w:val="00000001"/>
    <w:name w:val="HTML-List3147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3" w15:restartNumberingAfterBreak="0">
    <w:nsid w:val="00301371"/>
    <w:multiLevelType w:val="multilevel"/>
    <w:tmpl w:val="00000001"/>
    <w:name w:val="HTML-List31507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4" w15:restartNumberingAfterBreak="0">
    <w:nsid w:val="00301506"/>
    <w:multiLevelType w:val="multilevel"/>
    <w:tmpl w:val="00000001"/>
    <w:name w:val="HTML-List31511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5" w15:restartNumberingAfterBreak="0">
    <w:nsid w:val="00302BC1"/>
    <w:multiLevelType w:val="multilevel"/>
    <w:tmpl w:val="00000001"/>
    <w:name w:val="HTML-List31569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6" w15:restartNumberingAfterBreak="0">
    <w:nsid w:val="00302BD1"/>
    <w:multiLevelType w:val="multilevel"/>
    <w:tmpl w:val="00000002"/>
    <w:name w:val="HTML-List31569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7" w15:restartNumberingAfterBreak="0">
    <w:nsid w:val="00302BE1"/>
    <w:multiLevelType w:val="multilevel"/>
    <w:tmpl w:val="00000004"/>
    <w:name w:val="HTML-List31569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8" w15:restartNumberingAfterBreak="0">
    <w:nsid w:val="00302BF0"/>
    <w:multiLevelType w:val="multilevel"/>
    <w:tmpl w:val="00000007"/>
    <w:name w:val="HTML-List31569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9" w15:restartNumberingAfterBreak="0">
    <w:nsid w:val="00302CCB"/>
    <w:multiLevelType w:val="multilevel"/>
    <w:tmpl w:val="00000001"/>
    <w:name w:val="HTML-List31571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0" w15:restartNumberingAfterBreak="0">
    <w:nsid w:val="00302D28"/>
    <w:multiLevelType w:val="multilevel"/>
    <w:tmpl w:val="00000001"/>
    <w:name w:val="HTML-List31572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1" w15:restartNumberingAfterBreak="0">
    <w:nsid w:val="00302D95"/>
    <w:multiLevelType w:val="multilevel"/>
    <w:tmpl w:val="00000001"/>
    <w:name w:val="HTML-List31573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2" w15:restartNumberingAfterBreak="0">
    <w:nsid w:val="003039B6"/>
    <w:multiLevelType w:val="multilevel"/>
    <w:tmpl w:val="00000001"/>
    <w:name w:val="HTML-List31605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3" w15:restartNumberingAfterBreak="0">
    <w:nsid w:val="00303B4B"/>
    <w:multiLevelType w:val="multilevel"/>
    <w:tmpl w:val="00000001"/>
    <w:name w:val="HTML-List31609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4" w15:restartNumberingAfterBreak="0">
    <w:nsid w:val="00303C16"/>
    <w:multiLevelType w:val="multilevel"/>
    <w:tmpl w:val="00000001"/>
    <w:name w:val="HTML-List31611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5" w15:restartNumberingAfterBreak="0">
    <w:nsid w:val="00303CE1"/>
    <w:multiLevelType w:val="multilevel"/>
    <w:tmpl w:val="00000001"/>
    <w:name w:val="HTML-List3161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6" w15:restartNumberingAfterBreak="0">
    <w:nsid w:val="00303D4E"/>
    <w:multiLevelType w:val="multilevel"/>
    <w:tmpl w:val="00000001"/>
    <w:name w:val="HTML-List31614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7" w15:restartNumberingAfterBreak="0">
    <w:nsid w:val="003046B1"/>
    <w:multiLevelType w:val="multilevel"/>
    <w:tmpl w:val="00000001"/>
    <w:name w:val="HTML-List31638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8" w15:restartNumberingAfterBreak="0">
    <w:nsid w:val="003046D0"/>
    <w:multiLevelType w:val="multilevel"/>
    <w:tmpl w:val="00000002"/>
    <w:name w:val="HTML-List31638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9" w15:restartNumberingAfterBreak="0">
    <w:nsid w:val="00304808"/>
    <w:multiLevelType w:val="multilevel"/>
    <w:tmpl w:val="00000001"/>
    <w:name w:val="HTML-List31641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0" w15:restartNumberingAfterBreak="0">
    <w:nsid w:val="00304AB6"/>
    <w:multiLevelType w:val="multilevel"/>
    <w:tmpl w:val="00000001"/>
    <w:name w:val="HTML-List31648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1" w15:restartNumberingAfterBreak="0">
    <w:nsid w:val="00304C3C"/>
    <w:multiLevelType w:val="multilevel"/>
    <w:tmpl w:val="00000001"/>
    <w:name w:val="HTML-List31652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2" w15:restartNumberingAfterBreak="0">
    <w:nsid w:val="00304CA9"/>
    <w:multiLevelType w:val="multilevel"/>
    <w:tmpl w:val="00000001"/>
    <w:name w:val="HTML-List31653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3" w15:restartNumberingAfterBreak="0">
    <w:nsid w:val="00304CB9"/>
    <w:multiLevelType w:val="multilevel"/>
    <w:tmpl w:val="00000002"/>
    <w:name w:val="HTML-List31653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4" w15:restartNumberingAfterBreak="0">
    <w:nsid w:val="0030587C"/>
    <w:multiLevelType w:val="multilevel"/>
    <w:tmpl w:val="00000001"/>
    <w:name w:val="HTML-List31683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5" w15:restartNumberingAfterBreak="0">
    <w:nsid w:val="003058D9"/>
    <w:multiLevelType w:val="multilevel"/>
    <w:tmpl w:val="00000001"/>
    <w:name w:val="HTML-List31684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6" w15:restartNumberingAfterBreak="0">
    <w:nsid w:val="00305947"/>
    <w:multiLevelType w:val="multilevel"/>
    <w:tmpl w:val="00000001"/>
    <w:name w:val="HTML-List31685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7" w15:restartNumberingAfterBreak="0">
    <w:nsid w:val="0030676A"/>
    <w:multiLevelType w:val="multilevel"/>
    <w:tmpl w:val="00000001"/>
    <w:name w:val="HTML-List31722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8" w15:restartNumberingAfterBreak="0">
    <w:nsid w:val="00306779"/>
    <w:multiLevelType w:val="multilevel"/>
    <w:tmpl w:val="00000004"/>
    <w:name w:val="HTML-List31722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9" w15:restartNumberingAfterBreak="0">
    <w:nsid w:val="00306789"/>
    <w:multiLevelType w:val="multilevel"/>
    <w:tmpl w:val="0000000A"/>
    <w:name w:val="HTML-List31722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0" w15:restartNumberingAfterBreak="0">
    <w:nsid w:val="00306799"/>
    <w:multiLevelType w:val="multilevel"/>
    <w:tmpl w:val="00000017"/>
    <w:name w:val="HTML-List31722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1" w15:restartNumberingAfterBreak="0">
    <w:nsid w:val="0030696D"/>
    <w:multiLevelType w:val="multilevel"/>
    <w:tmpl w:val="00000001"/>
    <w:name w:val="HTML-List31727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2" w15:restartNumberingAfterBreak="0">
    <w:nsid w:val="00306A09"/>
    <w:multiLevelType w:val="multilevel"/>
    <w:tmpl w:val="00000001"/>
    <w:name w:val="HTML-List31728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3" w15:restartNumberingAfterBreak="0">
    <w:nsid w:val="00306A18"/>
    <w:multiLevelType w:val="multilevel"/>
    <w:tmpl w:val="00000002"/>
    <w:name w:val="HTML-List31728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4" w15:restartNumberingAfterBreak="0">
    <w:nsid w:val="00306B9E"/>
    <w:multiLevelType w:val="multilevel"/>
    <w:tmpl w:val="00000001"/>
    <w:name w:val="HTML-List31732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5" w15:restartNumberingAfterBreak="0">
    <w:nsid w:val="00306C1B"/>
    <w:multiLevelType w:val="multilevel"/>
    <w:tmpl w:val="00000001"/>
    <w:name w:val="HTML-List31734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6" w15:restartNumberingAfterBreak="0">
    <w:nsid w:val="00306C88"/>
    <w:multiLevelType w:val="multilevel"/>
    <w:tmpl w:val="00000001"/>
    <w:name w:val="HTML-List31735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7" w15:restartNumberingAfterBreak="0">
    <w:nsid w:val="00306CE6"/>
    <w:multiLevelType w:val="multilevel"/>
    <w:tmpl w:val="00000001"/>
    <w:name w:val="HTML-List31736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8" w15:restartNumberingAfterBreak="0">
    <w:nsid w:val="003077AF"/>
    <w:multiLevelType w:val="multilevel"/>
    <w:tmpl w:val="00000001"/>
    <w:name w:val="HTML-List31763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9" w15:restartNumberingAfterBreak="0">
    <w:nsid w:val="003077BF"/>
    <w:multiLevelType w:val="multilevel"/>
    <w:tmpl w:val="00000002"/>
    <w:name w:val="HTML-List31763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0" w15:restartNumberingAfterBreak="0">
    <w:nsid w:val="003077CE"/>
    <w:multiLevelType w:val="multilevel"/>
    <w:tmpl w:val="00000005"/>
    <w:name w:val="HTML-List3176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1" w15:restartNumberingAfterBreak="0">
    <w:nsid w:val="0030783B"/>
    <w:multiLevelType w:val="multilevel"/>
    <w:tmpl w:val="00000001"/>
    <w:name w:val="HTML-List31765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2" w15:restartNumberingAfterBreak="0">
    <w:nsid w:val="00307899"/>
    <w:multiLevelType w:val="multilevel"/>
    <w:tmpl w:val="00000001"/>
    <w:name w:val="HTML-List31766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3" w15:restartNumberingAfterBreak="0">
    <w:nsid w:val="0030848B"/>
    <w:multiLevelType w:val="multilevel"/>
    <w:tmpl w:val="00000001"/>
    <w:name w:val="HTML-List31796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4" w15:restartNumberingAfterBreak="0">
    <w:nsid w:val="0030849A"/>
    <w:multiLevelType w:val="multilevel"/>
    <w:tmpl w:val="00000004"/>
    <w:name w:val="HTML-List31796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5" w15:restartNumberingAfterBreak="0">
    <w:nsid w:val="00308507"/>
    <w:multiLevelType w:val="multilevel"/>
    <w:tmpl w:val="00000001"/>
    <w:name w:val="HTML-List31797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6" w15:restartNumberingAfterBreak="0">
    <w:nsid w:val="00308575"/>
    <w:multiLevelType w:val="multilevel"/>
    <w:tmpl w:val="00000001"/>
    <w:name w:val="HTML-List31798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7" w15:restartNumberingAfterBreak="0">
    <w:nsid w:val="003085E2"/>
    <w:multiLevelType w:val="multilevel"/>
    <w:tmpl w:val="00000001"/>
    <w:name w:val="HTML-List3180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8" w15:restartNumberingAfterBreak="0">
    <w:nsid w:val="0030864F"/>
    <w:multiLevelType w:val="multilevel"/>
    <w:tmpl w:val="00000001"/>
    <w:name w:val="HTML-List31801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9" w15:restartNumberingAfterBreak="0">
    <w:nsid w:val="003091B4"/>
    <w:multiLevelType w:val="multilevel"/>
    <w:tmpl w:val="00000001"/>
    <w:name w:val="HTML-List31830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0" w15:restartNumberingAfterBreak="0">
    <w:nsid w:val="0030927F"/>
    <w:multiLevelType w:val="multilevel"/>
    <w:tmpl w:val="00000001"/>
    <w:name w:val="HTML-List31832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1" w15:restartNumberingAfterBreak="0">
    <w:nsid w:val="00309D39"/>
    <w:multiLevelType w:val="multilevel"/>
    <w:tmpl w:val="00000001"/>
    <w:name w:val="HTML-List31859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2" w15:restartNumberingAfterBreak="0">
    <w:nsid w:val="00309DF4"/>
    <w:multiLevelType w:val="multilevel"/>
    <w:tmpl w:val="00000001"/>
    <w:name w:val="HTML-List31861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3" w15:restartNumberingAfterBreak="0">
    <w:nsid w:val="0030A026"/>
    <w:multiLevelType w:val="multilevel"/>
    <w:tmpl w:val="00000001"/>
    <w:name w:val="HTML-List31867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4" w15:restartNumberingAfterBreak="0">
    <w:nsid w:val="0030A1CB"/>
    <w:multiLevelType w:val="multilevel"/>
    <w:tmpl w:val="00000001"/>
    <w:name w:val="HTML-List31871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5" w15:restartNumberingAfterBreak="0">
    <w:nsid w:val="0030BA3A"/>
    <w:multiLevelType w:val="multilevel"/>
    <w:tmpl w:val="00000001"/>
    <w:name w:val="HTML-List31934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6" w15:restartNumberingAfterBreak="0">
    <w:nsid w:val="0030BB24"/>
    <w:multiLevelType w:val="multilevel"/>
    <w:tmpl w:val="00000001"/>
    <w:name w:val="HTML-List31936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7" w15:restartNumberingAfterBreak="0">
    <w:nsid w:val="0030BB92"/>
    <w:multiLevelType w:val="multilevel"/>
    <w:tmpl w:val="00000001"/>
    <w:name w:val="HTML-List31937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8" w15:restartNumberingAfterBreak="0">
    <w:nsid w:val="0030BBFF"/>
    <w:multiLevelType w:val="multilevel"/>
    <w:tmpl w:val="00000001"/>
    <w:name w:val="HTML-List31938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9" w15:restartNumberingAfterBreak="0">
    <w:nsid w:val="0030BF3A"/>
    <w:multiLevelType w:val="multilevel"/>
    <w:tmpl w:val="00000001"/>
    <w:name w:val="HTML-List31946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0" w15:restartNumberingAfterBreak="0">
    <w:nsid w:val="0030BFE5"/>
    <w:multiLevelType w:val="multilevel"/>
    <w:tmpl w:val="00000001"/>
    <w:name w:val="HTML-List3194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1" w15:restartNumberingAfterBreak="0">
    <w:nsid w:val="0030BFF5"/>
    <w:multiLevelType w:val="multilevel"/>
    <w:tmpl w:val="00000002"/>
    <w:name w:val="HTML-List31948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2" w15:restartNumberingAfterBreak="0">
    <w:nsid w:val="0030C1E8"/>
    <w:multiLevelType w:val="multilevel"/>
    <w:tmpl w:val="00000001"/>
    <w:name w:val="HTML-List31953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3" w15:restartNumberingAfterBreak="0">
    <w:nsid w:val="0030C310"/>
    <w:multiLevelType w:val="multilevel"/>
    <w:tmpl w:val="00000001"/>
    <w:name w:val="HTML-List31956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4" w15:restartNumberingAfterBreak="0">
    <w:nsid w:val="0030C38D"/>
    <w:multiLevelType w:val="multilevel"/>
    <w:tmpl w:val="00000001"/>
    <w:name w:val="HTML-List31957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5" w15:restartNumberingAfterBreak="0">
    <w:nsid w:val="0030C439"/>
    <w:multiLevelType w:val="multilevel"/>
    <w:tmpl w:val="00000001"/>
    <w:name w:val="HTML-List31959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6" w15:restartNumberingAfterBreak="0">
    <w:nsid w:val="0030C561"/>
    <w:multiLevelType w:val="multilevel"/>
    <w:tmpl w:val="00000001"/>
    <w:name w:val="HTML-List31962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7" w15:restartNumberingAfterBreak="0">
    <w:nsid w:val="0030C5CE"/>
    <w:multiLevelType w:val="multilevel"/>
    <w:tmpl w:val="00000001"/>
    <w:name w:val="HTML-List31963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8" w15:restartNumberingAfterBreak="0">
    <w:nsid w:val="0030C6F7"/>
    <w:multiLevelType w:val="multilevel"/>
    <w:tmpl w:val="00000001"/>
    <w:name w:val="HTML-List3196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9" w15:restartNumberingAfterBreak="0">
    <w:nsid w:val="0030C8EA"/>
    <w:multiLevelType w:val="multilevel"/>
    <w:tmpl w:val="00000001"/>
    <w:name w:val="HTML-List31971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0" w15:restartNumberingAfterBreak="0">
    <w:nsid w:val="0030C957"/>
    <w:multiLevelType w:val="multilevel"/>
    <w:tmpl w:val="00000001"/>
    <w:name w:val="HTML-List31972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1" w15:restartNumberingAfterBreak="0">
    <w:nsid w:val="0030CAED"/>
    <w:multiLevelType w:val="multilevel"/>
    <w:tmpl w:val="00000001"/>
    <w:name w:val="HTML-List31976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2" w15:restartNumberingAfterBreak="0">
    <w:nsid w:val="0030CB4A"/>
    <w:multiLevelType w:val="multilevel"/>
    <w:tmpl w:val="00000001"/>
    <w:name w:val="HTML-List31977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3" w15:restartNumberingAfterBreak="0">
    <w:nsid w:val="0030CBD7"/>
    <w:multiLevelType w:val="multilevel"/>
    <w:tmpl w:val="00000001"/>
    <w:name w:val="HTML-List31979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4" w15:restartNumberingAfterBreak="0">
    <w:nsid w:val="0030CC34"/>
    <w:multiLevelType w:val="multilevel"/>
    <w:tmpl w:val="00000001"/>
    <w:name w:val="HTML-List31980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5" w15:restartNumberingAfterBreak="0">
    <w:nsid w:val="0030CC92"/>
    <w:multiLevelType w:val="multilevel"/>
    <w:tmpl w:val="00000001"/>
    <w:name w:val="HTML-List31980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6" w15:restartNumberingAfterBreak="0">
    <w:nsid w:val="0030CCF0"/>
    <w:multiLevelType w:val="multilevel"/>
    <w:tmpl w:val="00000001"/>
    <w:name w:val="HTML-List3198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7" w15:restartNumberingAfterBreak="0">
    <w:nsid w:val="0030CD6C"/>
    <w:multiLevelType w:val="multilevel"/>
    <w:tmpl w:val="00000001"/>
    <w:name w:val="HTML-List31983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8" w15:restartNumberingAfterBreak="0">
    <w:nsid w:val="0030CDDA"/>
    <w:multiLevelType w:val="multilevel"/>
    <w:tmpl w:val="00000001"/>
    <w:name w:val="HTML-List31984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9" w15:restartNumberingAfterBreak="0">
    <w:nsid w:val="0030CE47"/>
    <w:multiLevelType w:val="multilevel"/>
    <w:tmpl w:val="00000001"/>
    <w:name w:val="HTML-List319853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0" w15:restartNumberingAfterBreak="0">
    <w:nsid w:val="0030CEB4"/>
    <w:multiLevelType w:val="multilevel"/>
    <w:tmpl w:val="00000001"/>
    <w:name w:val="HTML-List31986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1" w15:restartNumberingAfterBreak="0">
    <w:nsid w:val="0030CF21"/>
    <w:multiLevelType w:val="multilevel"/>
    <w:tmpl w:val="00000001"/>
    <w:name w:val="HTML-List31987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2" w15:restartNumberingAfterBreak="0">
    <w:nsid w:val="0030D1DF"/>
    <w:multiLevelType w:val="multilevel"/>
    <w:tmpl w:val="00000001"/>
    <w:name w:val="HTML-List31994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3" w15:restartNumberingAfterBreak="0">
    <w:nsid w:val="0030D336"/>
    <w:multiLevelType w:val="multilevel"/>
    <w:tmpl w:val="00000001"/>
    <w:name w:val="HTML-List31997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4" w15:restartNumberingAfterBreak="0">
    <w:nsid w:val="0030E215"/>
    <w:multiLevelType w:val="multilevel"/>
    <w:tmpl w:val="00000001"/>
    <w:name w:val="HTML-List32036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5" w15:restartNumberingAfterBreak="0">
    <w:nsid w:val="0030E282"/>
    <w:multiLevelType w:val="multilevel"/>
    <w:tmpl w:val="00000001"/>
    <w:name w:val="HTML-List32037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6" w15:restartNumberingAfterBreak="0">
    <w:nsid w:val="0030E2E0"/>
    <w:multiLevelType w:val="multilevel"/>
    <w:tmpl w:val="00000001"/>
    <w:name w:val="HTML-List32038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7" w15:restartNumberingAfterBreak="0">
    <w:nsid w:val="0030E34D"/>
    <w:multiLevelType w:val="multilevel"/>
    <w:tmpl w:val="00000001"/>
    <w:name w:val="HTML-List32039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8" w15:restartNumberingAfterBreak="0">
    <w:nsid w:val="0030E3AA"/>
    <w:multiLevelType w:val="multilevel"/>
    <w:tmpl w:val="00000001"/>
    <w:name w:val="HTML-List3204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9" w15:restartNumberingAfterBreak="0">
    <w:nsid w:val="0030E6E5"/>
    <w:multiLevelType w:val="multilevel"/>
    <w:tmpl w:val="00000001"/>
    <w:name w:val="HTML-List32048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0" w15:restartNumberingAfterBreak="0">
    <w:nsid w:val="0030EA5E"/>
    <w:multiLevelType w:val="multilevel"/>
    <w:tmpl w:val="00000001"/>
    <w:name w:val="HTML-List32057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1" w15:restartNumberingAfterBreak="0">
    <w:nsid w:val="0030EADB"/>
    <w:multiLevelType w:val="multilevel"/>
    <w:tmpl w:val="00000001"/>
    <w:name w:val="HTML-List32058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2" w15:restartNumberingAfterBreak="0">
    <w:nsid w:val="0030EBB6"/>
    <w:multiLevelType w:val="multilevel"/>
    <w:tmpl w:val="00000001"/>
    <w:name w:val="HTML-List32060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3" w15:restartNumberingAfterBreak="0">
    <w:nsid w:val="0030F6CD"/>
    <w:multiLevelType w:val="multilevel"/>
    <w:tmpl w:val="00000001"/>
    <w:name w:val="HTML-List32089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4" w15:restartNumberingAfterBreak="0">
    <w:nsid w:val="0030F72A"/>
    <w:multiLevelType w:val="multilevel"/>
    <w:tmpl w:val="00000001"/>
    <w:name w:val="HTML-List3209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5" w15:restartNumberingAfterBreak="0">
    <w:nsid w:val="0030F798"/>
    <w:multiLevelType w:val="multilevel"/>
    <w:tmpl w:val="00000001"/>
    <w:name w:val="HTML-List32091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6" w15:restartNumberingAfterBreak="0">
    <w:nsid w:val="0031057C"/>
    <w:multiLevelType w:val="multilevel"/>
    <w:tmpl w:val="00000001"/>
    <w:name w:val="HTML-List3212668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7" w15:restartNumberingAfterBreak="0">
    <w:nsid w:val="003E0516"/>
    <w:multiLevelType w:val="multilevel"/>
    <w:tmpl w:val="F6CE0208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308" w15:restartNumberingAfterBreak="0">
    <w:nsid w:val="005DFE9B"/>
    <w:multiLevelType w:val="multilevel"/>
    <w:tmpl w:val="00000001"/>
    <w:name w:val="HTML-List61600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9" w15:restartNumberingAfterBreak="0">
    <w:nsid w:val="005E010B"/>
    <w:multiLevelType w:val="multilevel"/>
    <w:tmpl w:val="00000001"/>
    <w:name w:val="HTML-List61606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0" w15:restartNumberingAfterBreak="0">
    <w:nsid w:val="005E0619"/>
    <w:multiLevelType w:val="multilevel"/>
    <w:tmpl w:val="00000001"/>
    <w:name w:val="HTML-List61619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1" w15:restartNumberingAfterBreak="0">
    <w:nsid w:val="005E0935"/>
    <w:multiLevelType w:val="multilevel"/>
    <w:tmpl w:val="00000001"/>
    <w:name w:val="HTML-List61627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2" w15:restartNumberingAfterBreak="0">
    <w:nsid w:val="005E0945"/>
    <w:multiLevelType w:val="multilevel"/>
    <w:tmpl w:val="00000002"/>
    <w:name w:val="HTML-List61627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3" w15:restartNumberingAfterBreak="0">
    <w:nsid w:val="005E0BE3"/>
    <w:multiLevelType w:val="multilevel"/>
    <w:tmpl w:val="00000001"/>
    <w:name w:val="HTML-List61634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4" w15:restartNumberingAfterBreak="0">
    <w:nsid w:val="005E0DF6"/>
    <w:multiLevelType w:val="multilevel"/>
    <w:tmpl w:val="00000001"/>
    <w:name w:val="HTML-List61639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5" w15:restartNumberingAfterBreak="0">
    <w:nsid w:val="005E1102"/>
    <w:multiLevelType w:val="multilevel"/>
    <w:tmpl w:val="00000001"/>
    <w:name w:val="HTML-List61647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6" w15:restartNumberingAfterBreak="0">
    <w:nsid w:val="005E1353"/>
    <w:multiLevelType w:val="multilevel"/>
    <w:tmpl w:val="00000001"/>
    <w:name w:val="HTML-List61653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7" w15:restartNumberingAfterBreak="0">
    <w:nsid w:val="005E15C3"/>
    <w:multiLevelType w:val="multilevel"/>
    <w:tmpl w:val="00000001"/>
    <w:name w:val="HTML-List61659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8" w15:restartNumberingAfterBreak="0">
    <w:nsid w:val="005E1823"/>
    <w:multiLevelType w:val="multilevel"/>
    <w:tmpl w:val="00000001"/>
    <w:name w:val="HTML-List61665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9" w15:restartNumberingAfterBreak="0">
    <w:nsid w:val="005E1833"/>
    <w:multiLevelType w:val="multilevel"/>
    <w:tmpl w:val="00000002"/>
    <w:name w:val="HTML-List61665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0" w15:restartNumberingAfterBreak="0">
    <w:nsid w:val="005E1A93"/>
    <w:multiLevelType w:val="multilevel"/>
    <w:tmpl w:val="00000001"/>
    <w:name w:val="HTML-List61671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1" w15:restartNumberingAfterBreak="0">
    <w:nsid w:val="005E1CF3"/>
    <w:multiLevelType w:val="multilevel"/>
    <w:tmpl w:val="00000001"/>
    <w:name w:val="HTML-List61677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2" w15:restartNumberingAfterBreak="0">
    <w:nsid w:val="005E1EC7"/>
    <w:multiLevelType w:val="multilevel"/>
    <w:tmpl w:val="00000001"/>
    <w:name w:val="HTML-List61682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3" w15:restartNumberingAfterBreak="0">
    <w:nsid w:val="005E20CA"/>
    <w:multiLevelType w:val="multilevel"/>
    <w:tmpl w:val="00000001"/>
    <w:name w:val="HTML-List61687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4" w15:restartNumberingAfterBreak="0">
    <w:nsid w:val="005E229E"/>
    <w:multiLevelType w:val="multilevel"/>
    <w:tmpl w:val="00000001"/>
    <w:name w:val="HTML-List61692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5" w15:restartNumberingAfterBreak="0">
    <w:nsid w:val="005E24A1"/>
    <w:multiLevelType w:val="multilevel"/>
    <w:tmpl w:val="00000001"/>
    <w:name w:val="HTML-List61697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6" w15:restartNumberingAfterBreak="0">
    <w:nsid w:val="005E2685"/>
    <w:multiLevelType w:val="multilevel"/>
    <w:tmpl w:val="00000001"/>
    <w:name w:val="HTML-List61702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7" w15:restartNumberingAfterBreak="0">
    <w:nsid w:val="005E2849"/>
    <w:multiLevelType w:val="multilevel"/>
    <w:tmpl w:val="00000001"/>
    <w:name w:val="HTML-List61706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8" w15:restartNumberingAfterBreak="0">
    <w:nsid w:val="005E2859"/>
    <w:multiLevelType w:val="multilevel"/>
    <w:tmpl w:val="00000002"/>
    <w:name w:val="HTML-List61707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9" w15:restartNumberingAfterBreak="0">
    <w:nsid w:val="005E2A9A"/>
    <w:multiLevelType w:val="multilevel"/>
    <w:tmpl w:val="00000001"/>
    <w:name w:val="HTML-List61712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0" w15:restartNumberingAfterBreak="0">
    <w:nsid w:val="005E2D19"/>
    <w:multiLevelType w:val="multilevel"/>
    <w:tmpl w:val="00000001"/>
    <w:name w:val="HTML-List61719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1" w15:restartNumberingAfterBreak="0">
    <w:nsid w:val="005E2FF7"/>
    <w:multiLevelType w:val="multilevel"/>
    <w:tmpl w:val="00000001"/>
    <w:name w:val="HTML-List6172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2" w15:restartNumberingAfterBreak="0">
    <w:nsid w:val="005E3267"/>
    <w:multiLevelType w:val="multilevel"/>
    <w:tmpl w:val="00000001"/>
    <w:name w:val="HTML-List61732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3" w15:restartNumberingAfterBreak="0">
    <w:nsid w:val="005E3276"/>
    <w:multiLevelType w:val="multilevel"/>
    <w:tmpl w:val="00000002"/>
    <w:name w:val="HTML-List61733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4" w15:restartNumberingAfterBreak="0">
    <w:nsid w:val="005E3553"/>
    <w:multiLevelType w:val="multilevel"/>
    <w:tmpl w:val="00000001"/>
    <w:name w:val="HTML-List617403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5" w15:restartNumberingAfterBreak="0">
    <w:nsid w:val="005E385F"/>
    <w:multiLevelType w:val="multilevel"/>
    <w:tmpl w:val="00000001"/>
    <w:name w:val="HTML-List61748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6" w15:restartNumberingAfterBreak="0">
    <w:nsid w:val="005E3B5C"/>
    <w:multiLevelType w:val="multilevel"/>
    <w:tmpl w:val="00000001"/>
    <w:name w:val="HTML-List61755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7" w15:restartNumberingAfterBreak="0">
    <w:nsid w:val="005E3E1A"/>
    <w:multiLevelType w:val="multilevel"/>
    <w:tmpl w:val="00000001"/>
    <w:name w:val="HTML-List61762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8" w15:restartNumberingAfterBreak="0">
    <w:nsid w:val="005E4107"/>
    <w:multiLevelType w:val="multilevel"/>
    <w:tmpl w:val="00000001"/>
    <w:name w:val="HTML-List61770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9" w15:restartNumberingAfterBreak="0">
    <w:nsid w:val="005E4396"/>
    <w:multiLevelType w:val="multilevel"/>
    <w:tmpl w:val="00000001"/>
    <w:name w:val="HTML-List61776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0" w15:restartNumberingAfterBreak="0">
    <w:nsid w:val="005E4606"/>
    <w:multiLevelType w:val="multilevel"/>
    <w:tmpl w:val="00000001"/>
    <w:name w:val="HTML-List61783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1" w15:restartNumberingAfterBreak="0">
    <w:nsid w:val="005E4615"/>
    <w:multiLevelType w:val="multilevel"/>
    <w:tmpl w:val="00000002"/>
    <w:name w:val="HTML-List61783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2" w15:restartNumberingAfterBreak="0">
    <w:nsid w:val="005E4818"/>
    <w:multiLevelType w:val="multilevel"/>
    <w:tmpl w:val="00000001"/>
    <w:name w:val="HTML-List61788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3" w15:restartNumberingAfterBreak="0">
    <w:nsid w:val="005E4B53"/>
    <w:multiLevelType w:val="multilevel"/>
    <w:tmpl w:val="00000001"/>
    <w:name w:val="HTML-List61796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4" w15:restartNumberingAfterBreak="0">
    <w:nsid w:val="005E4FB6"/>
    <w:multiLevelType w:val="multilevel"/>
    <w:tmpl w:val="00000001"/>
    <w:name w:val="HTML-List61807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5" w15:restartNumberingAfterBreak="0">
    <w:nsid w:val="005E5226"/>
    <w:multiLevelType w:val="multilevel"/>
    <w:tmpl w:val="00000001"/>
    <w:name w:val="HTML-List6181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6" w15:restartNumberingAfterBreak="0">
    <w:nsid w:val="005E54A6"/>
    <w:multiLevelType w:val="multilevel"/>
    <w:tmpl w:val="00000001"/>
    <w:name w:val="HTML-List61820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7" w15:restartNumberingAfterBreak="0">
    <w:nsid w:val="005E5716"/>
    <w:multiLevelType w:val="multilevel"/>
    <w:tmpl w:val="00000001"/>
    <w:name w:val="HTML-List61826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8" w15:restartNumberingAfterBreak="0">
    <w:nsid w:val="005E59C4"/>
    <w:multiLevelType w:val="multilevel"/>
    <w:tmpl w:val="00000001"/>
    <w:name w:val="HTML-List61833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9" w15:restartNumberingAfterBreak="0">
    <w:nsid w:val="005E5C34"/>
    <w:multiLevelType w:val="multilevel"/>
    <w:tmpl w:val="00000001"/>
    <w:name w:val="HTML-List61839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0" w15:restartNumberingAfterBreak="0">
    <w:nsid w:val="005E5E37"/>
    <w:multiLevelType w:val="multilevel"/>
    <w:tmpl w:val="00000001"/>
    <w:name w:val="HTML-List61845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1" w15:restartNumberingAfterBreak="0">
    <w:nsid w:val="005E5E47"/>
    <w:multiLevelType w:val="multilevel"/>
    <w:tmpl w:val="00000002"/>
    <w:name w:val="HTML-List6184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2" w15:restartNumberingAfterBreak="0">
    <w:nsid w:val="005E60A7"/>
    <w:multiLevelType w:val="multilevel"/>
    <w:tmpl w:val="00000001"/>
    <w:name w:val="HTML-List61851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3" w15:restartNumberingAfterBreak="0">
    <w:nsid w:val="005E63E2"/>
    <w:multiLevelType w:val="multilevel"/>
    <w:tmpl w:val="00000001"/>
    <w:name w:val="HTML-List61859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4" w15:restartNumberingAfterBreak="0">
    <w:nsid w:val="005E6671"/>
    <w:multiLevelType w:val="multilevel"/>
    <w:tmpl w:val="00000001"/>
    <w:name w:val="HTML-List6186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5" w15:restartNumberingAfterBreak="0">
    <w:nsid w:val="005E695E"/>
    <w:multiLevelType w:val="multilevel"/>
    <w:tmpl w:val="00000001"/>
    <w:name w:val="HTML-List61873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6" w15:restartNumberingAfterBreak="0">
    <w:nsid w:val="005E696E"/>
    <w:multiLevelType w:val="multilevel"/>
    <w:tmpl w:val="00000002"/>
    <w:name w:val="HTML-List61873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7" w15:restartNumberingAfterBreak="0">
    <w:nsid w:val="005E6C99"/>
    <w:multiLevelType w:val="multilevel"/>
    <w:tmpl w:val="00000001"/>
    <w:name w:val="HTML-List61881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8" w15:restartNumberingAfterBreak="0">
    <w:nsid w:val="005E6F09"/>
    <w:multiLevelType w:val="multilevel"/>
    <w:tmpl w:val="00000001"/>
    <w:name w:val="HTML-List61888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9" w15:restartNumberingAfterBreak="0">
    <w:nsid w:val="005E7179"/>
    <w:multiLevelType w:val="multilevel"/>
    <w:tmpl w:val="00000001"/>
    <w:name w:val="HTML-List61894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0" w15:restartNumberingAfterBreak="0">
    <w:nsid w:val="005E733D"/>
    <w:multiLevelType w:val="multilevel"/>
    <w:tmpl w:val="00000001"/>
    <w:name w:val="HTML-List61898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1" w15:restartNumberingAfterBreak="0">
    <w:nsid w:val="005E7540"/>
    <w:multiLevelType w:val="multilevel"/>
    <w:tmpl w:val="00000001"/>
    <w:name w:val="HTML-List61904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2" w15:restartNumberingAfterBreak="0">
    <w:nsid w:val="005E77FE"/>
    <w:multiLevelType w:val="multilevel"/>
    <w:tmpl w:val="00000001"/>
    <w:name w:val="HTML-List61911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3" w15:restartNumberingAfterBreak="0">
    <w:nsid w:val="005E7A4F"/>
    <w:multiLevelType w:val="multilevel"/>
    <w:tmpl w:val="00000001"/>
    <w:name w:val="HTML-List61916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4" w15:restartNumberingAfterBreak="0">
    <w:nsid w:val="005E7CCE"/>
    <w:multiLevelType w:val="multilevel"/>
    <w:tmpl w:val="00000001"/>
    <w:name w:val="HTML-List6192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5" w15:restartNumberingAfterBreak="0">
    <w:nsid w:val="005E7FBB"/>
    <w:multiLevelType w:val="multilevel"/>
    <w:tmpl w:val="00000001"/>
    <w:name w:val="HTML-List61930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6" w15:restartNumberingAfterBreak="0">
    <w:nsid w:val="005E823B"/>
    <w:multiLevelType w:val="multilevel"/>
    <w:tmpl w:val="00000001"/>
    <w:name w:val="HTML-List61937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7" w15:restartNumberingAfterBreak="0">
    <w:nsid w:val="005E84BA"/>
    <w:multiLevelType w:val="multilevel"/>
    <w:tmpl w:val="00000001"/>
    <w:name w:val="HTML-List6194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8" w15:restartNumberingAfterBreak="0">
    <w:nsid w:val="005E86BD"/>
    <w:multiLevelType w:val="multilevel"/>
    <w:tmpl w:val="00000001"/>
    <w:name w:val="HTML-List61948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9" w15:restartNumberingAfterBreak="0">
    <w:nsid w:val="005E8A65"/>
    <w:multiLevelType w:val="multilevel"/>
    <w:tmpl w:val="00000001"/>
    <w:name w:val="HTML-List61958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0" w15:restartNumberingAfterBreak="0">
    <w:nsid w:val="005E8D04"/>
    <w:multiLevelType w:val="multilevel"/>
    <w:tmpl w:val="00000001"/>
    <w:name w:val="HTML-List61964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1" w15:restartNumberingAfterBreak="0">
    <w:nsid w:val="005E908D"/>
    <w:multiLevelType w:val="multilevel"/>
    <w:tmpl w:val="00000001"/>
    <w:name w:val="HTML-List61973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2" w15:restartNumberingAfterBreak="0">
    <w:nsid w:val="005E9406"/>
    <w:multiLevelType w:val="multilevel"/>
    <w:tmpl w:val="00000001"/>
    <w:name w:val="HTML-List61982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3" w15:restartNumberingAfterBreak="0">
    <w:nsid w:val="005E9770"/>
    <w:multiLevelType w:val="multilevel"/>
    <w:tmpl w:val="00000001"/>
    <w:name w:val="HTML-List61991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4" w15:restartNumberingAfterBreak="0">
    <w:nsid w:val="005E9ACA"/>
    <w:multiLevelType w:val="multilevel"/>
    <w:tmpl w:val="00000001"/>
    <w:name w:val="HTML-List6200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5" w15:restartNumberingAfterBreak="0">
    <w:nsid w:val="005E9AD9"/>
    <w:multiLevelType w:val="multilevel"/>
    <w:tmpl w:val="00000002"/>
    <w:name w:val="HTML-List62000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6" w15:restartNumberingAfterBreak="0">
    <w:nsid w:val="005E9E72"/>
    <w:multiLevelType w:val="multilevel"/>
    <w:tmpl w:val="00000001"/>
    <w:name w:val="HTML-List62009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7" w15:restartNumberingAfterBreak="0">
    <w:nsid w:val="005EA1FA"/>
    <w:multiLevelType w:val="multilevel"/>
    <w:tmpl w:val="00000001"/>
    <w:name w:val="HTML-List62018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8" w15:restartNumberingAfterBreak="0">
    <w:nsid w:val="005EA593"/>
    <w:multiLevelType w:val="multilevel"/>
    <w:tmpl w:val="00000001"/>
    <w:name w:val="HTML-List62027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9" w15:restartNumberingAfterBreak="0">
    <w:nsid w:val="005EA90C"/>
    <w:multiLevelType w:val="multilevel"/>
    <w:tmpl w:val="00000001"/>
    <w:name w:val="HTML-List62036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0" w15:restartNumberingAfterBreak="0">
    <w:nsid w:val="005EACB4"/>
    <w:multiLevelType w:val="multilevel"/>
    <w:tmpl w:val="00000001"/>
    <w:name w:val="HTML-List62045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1" w15:restartNumberingAfterBreak="0">
    <w:nsid w:val="005EB02D"/>
    <w:multiLevelType w:val="multilevel"/>
    <w:tmpl w:val="00000001"/>
    <w:name w:val="HTML-List62054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88" w15:restartNumberingAfterBreak="0">
    <w:nsid w:val="01099CB1"/>
    <w:multiLevelType w:val="multilevel"/>
    <w:tmpl w:val="00000001"/>
    <w:name w:val="HTML-List174071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9" w15:restartNumberingAfterBreak="0">
    <w:nsid w:val="01099CC0"/>
    <w:multiLevelType w:val="multilevel"/>
    <w:tmpl w:val="00000004"/>
    <w:name w:val="HTML-List174071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0" w15:restartNumberingAfterBreak="0">
    <w:nsid w:val="01099CD0"/>
    <w:multiLevelType w:val="multilevel"/>
    <w:tmpl w:val="00000008"/>
    <w:name w:val="HTML-List1740718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1" w15:restartNumberingAfterBreak="0">
    <w:nsid w:val="01099D4D"/>
    <w:multiLevelType w:val="multilevel"/>
    <w:tmpl w:val="00000001"/>
    <w:name w:val="HTML-List174073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2" w15:restartNumberingAfterBreak="0">
    <w:nsid w:val="01099E08"/>
    <w:multiLevelType w:val="multilevel"/>
    <w:tmpl w:val="00000001"/>
    <w:name w:val="HTML-List174074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3" w15:restartNumberingAfterBreak="0">
    <w:nsid w:val="01099EA4"/>
    <w:multiLevelType w:val="multilevel"/>
    <w:tmpl w:val="00000001"/>
    <w:name w:val="HTML-List174076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4" w15:restartNumberingAfterBreak="0">
    <w:nsid w:val="0109A097"/>
    <w:multiLevelType w:val="multilevel"/>
    <w:tmpl w:val="00000001"/>
    <w:name w:val="HTML-List174081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5" w15:restartNumberingAfterBreak="0">
    <w:nsid w:val="0109A0A7"/>
    <w:multiLevelType w:val="multilevel"/>
    <w:tmpl w:val="00000002"/>
    <w:name w:val="HTML-List174081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6" w15:restartNumberingAfterBreak="0">
    <w:nsid w:val="0109A0B6"/>
    <w:multiLevelType w:val="multilevel"/>
    <w:tmpl w:val="00000005"/>
    <w:name w:val="HTML-List174081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7" w15:restartNumberingAfterBreak="0">
    <w:nsid w:val="0109A0F5"/>
    <w:multiLevelType w:val="multilevel"/>
    <w:tmpl w:val="00000001"/>
    <w:name w:val="HTML-List174082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8" w15:restartNumberingAfterBreak="0">
    <w:nsid w:val="0109A123"/>
    <w:multiLevelType w:val="multilevel"/>
    <w:tmpl w:val="00000001"/>
    <w:name w:val="HTML-List174082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9" w15:restartNumberingAfterBreak="0">
    <w:nsid w:val="0109A143"/>
    <w:multiLevelType w:val="multilevel"/>
    <w:tmpl w:val="00000001"/>
    <w:name w:val="HTML-List174083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0" w15:restartNumberingAfterBreak="0">
    <w:nsid w:val="0109A162"/>
    <w:multiLevelType w:val="multilevel"/>
    <w:tmpl w:val="00000001"/>
    <w:name w:val="HTML-List174083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1" w15:restartNumberingAfterBreak="0">
    <w:nsid w:val="0109A24C"/>
    <w:multiLevelType w:val="multilevel"/>
    <w:tmpl w:val="00000001"/>
    <w:name w:val="HTML-List174085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2" w15:restartNumberingAfterBreak="0">
    <w:nsid w:val="0109A2D8"/>
    <w:multiLevelType w:val="multilevel"/>
    <w:tmpl w:val="00000001"/>
    <w:name w:val="HTML-List174087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3" w15:restartNumberingAfterBreak="0">
    <w:nsid w:val="0109A2F7"/>
    <w:multiLevelType w:val="multilevel"/>
    <w:tmpl w:val="00000001"/>
    <w:name w:val="HTML-List174087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4" w15:restartNumberingAfterBreak="0">
    <w:nsid w:val="0109A317"/>
    <w:multiLevelType w:val="multilevel"/>
    <w:tmpl w:val="00000001"/>
    <w:name w:val="HTML-List174087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5" w15:restartNumberingAfterBreak="0">
    <w:nsid w:val="0109A345"/>
    <w:multiLevelType w:val="multilevel"/>
    <w:tmpl w:val="00000001"/>
    <w:name w:val="HTML-List174088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6" w15:restartNumberingAfterBreak="0">
    <w:nsid w:val="0109A42F"/>
    <w:multiLevelType w:val="multilevel"/>
    <w:tmpl w:val="00000001"/>
    <w:name w:val="HTML-List174090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7" w15:restartNumberingAfterBreak="0">
    <w:nsid w:val="0109A43F"/>
    <w:multiLevelType w:val="multilevel"/>
    <w:tmpl w:val="00000005"/>
    <w:name w:val="HTML-List174090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8" w15:restartNumberingAfterBreak="0">
    <w:nsid w:val="0109A4BC"/>
    <w:multiLevelType w:val="multilevel"/>
    <w:tmpl w:val="00000001"/>
    <w:name w:val="HTML-List174092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9" w15:restartNumberingAfterBreak="0">
    <w:nsid w:val="0109A558"/>
    <w:multiLevelType w:val="multilevel"/>
    <w:tmpl w:val="00000001"/>
    <w:name w:val="HTML-List174093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0" w15:restartNumberingAfterBreak="0">
    <w:nsid w:val="0109A577"/>
    <w:multiLevelType w:val="multilevel"/>
    <w:tmpl w:val="00000001"/>
    <w:name w:val="HTML-List174093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1" w15:restartNumberingAfterBreak="0">
    <w:nsid w:val="0109A596"/>
    <w:multiLevelType w:val="multilevel"/>
    <w:tmpl w:val="00000001"/>
    <w:name w:val="HTML-List174094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2" w15:restartNumberingAfterBreak="0">
    <w:nsid w:val="0109A5A6"/>
    <w:multiLevelType w:val="multilevel"/>
    <w:tmpl w:val="00000002"/>
    <w:name w:val="HTML-List174094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3" w15:restartNumberingAfterBreak="0">
    <w:nsid w:val="0109A5C5"/>
    <w:multiLevelType w:val="multilevel"/>
    <w:tmpl w:val="00000001"/>
    <w:name w:val="HTML-List174094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4" w15:restartNumberingAfterBreak="0">
    <w:nsid w:val="0109A69F"/>
    <w:multiLevelType w:val="multilevel"/>
    <w:tmpl w:val="00000001"/>
    <w:name w:val="HTML-List174096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5" w15:restartNumberingAfterBreak="0">
    <w:nsid w:val="0109A6BF"/>
    <w:multiLevelType w:val="multilevel"/>
    <w:tmpl w:val="00000001"/>
    <w:name w:val="HTML-List174097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6" w15:restartNumberingAfterBreak="0">
    <w:nsid w:val="0109A6DE"/>
    <w:multiLevelType w:val="multilevel"/>
    <w:tmpl w:val="00000001"/>
    <w:name w:val="HTML-List174097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7" w15:restartNumberingAfterBreak="0">
    <w:nsid w:val="0109A7C8"/>
    <w:multiLevelType w:val="multilevel"/>
    <w:tmpl w:val="00000001"/>
    <w:name w:val="HTML-List174099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8" w15:restartNumberingAfterBreak="0">
    <w:nsid w:val="0109A7D7"/>
    <w:multiLevelType w:val="multilevel"/>
    <w:tmpl w:val="00000007"/>
    <w:name w:val="HTML-List174100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9" w15:restartNumberingAfterBreak="0">
    <w:nsid w:val="0109A7E7"/>
    <w:multiLevelType w:val="multilevel"/>
    <w:tmpl w:val="00000014"/>
    <w:name w:val="HTML-List174100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0" w15:restartNumberingAfterBreak="0">
    <w:nsid w:val="0109A864"/>
    <w:multiLevelType w:val="multilevel"/>
    <w:tmpl w:val="00000001"/>
    <w:name w:val="HTML-List174101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1" w15:restartNumberingAfterBreak="0">
    <w:nsid w:val="0109A893"/>
    <w:multiLevelType w:val="multilevel"/>
    <w:tmpl w:val="00000001"/>
    <w:name w:val="HTML-List174101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2" w15:restartNumberingAfterBreak="0">
    <w:nsid w:val="0109A8A2"/>
    <w:multiLevelType w:val="multilevel"/>
    <w:tmpl w:val="00000005"/>
    <w:name w:val="HTML-List174102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3" w15:restartNumberingAfterBreak="0">
    <w:nsid w:val="0109A8D1"/>
    <w:multiLevelType w:val="multilevel"/>
    <w:tmpl w:val="00000001"/>
    <w:name w:val="HTML-List174102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4" w15:restartNumberingAfterBreak="0">
    <w:nsid w:val="0109A8F0"/>
    <w:multiLevelType w:val="multilevel"/>
    <w:tmpl w:val="00000001"/>
    <w:name w:val="HTML-List174102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5" w15:restartNumberingAfterBreak="0">
    <w:nsid w:val="0109A90F"/>
    <w:multiLevelType w:val="multilevel"/>
    <w:tmpl w:val="00000001"/>
    <w:name w:val="HTML-List17410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6" w15:restartNumberingAfterBreak="0">
    <w:nsid w:val="0109A92F"/>
    <w:multiLevelType w:val="multilevel"/>
    <w:tmpl w:val="00000001"/>
    <w:name w:val="HTML-List17410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7" w15:restartNumberingAfterBreak="0">
    <w:nsid w:val="0109AA19"/>
    <w:multiLevelType w:val="multilevel"/>
    <w:tmpl w:val="00000001"/>
    <w:name w:val="HTML-List174105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8" w15:restartNumberingAfterBreak="0">
    <w:nsid w:val="0109AA38"/>
    <w:multiLevelType w:val="multilevel"/>
    <w:tmpl w:val="00000001"/>
    <w:name w:val="HTML-List174106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9" w15:restartNumberingAfterBreak="0">
    <w:nsid w:val="0109AA67"/>
    <w:multiLevelType w:val="multilevel"/>
    <w:tmpl w:val="00000001"/>
    <w:name w:val="HTML-List174106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0" w15:restartNumberingAfterBreak="0">
    <w:nsid w:val="0109AB51"/>
    <w:multiLevelType w:val="multilevel"/>
    <w:tmpl w:val="00000001"/>
    <w:name w:val="HTML-List174108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1" w15:restartNumberingAfterBreak="0">
    <w:nsid w:val="0109AB70"/>
    <w:multiLevelType w:val="multilevel"/>
    <w:tmpl w:val="00000001"/>
    <w:name w:val="HTML-List174109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2" w15:restartNumberingAfterBreak="0">
    <w:nsid w:val="0109AB8F"/>
    <w:multiLevelType w:val="multilevel"/>
    <w:tmpl w:val="00000001"/>
    <w:name w:val="HTML-List174109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3" w15:restartNumberingAfterBreak="0">
    <w:nsid w:val="0109AB9F"/>
    <w:multiLevelType w:val="multilevel"/>
    <w:tmpl w:val="00000002"/>
    <w:name w:val="HTML-List174109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4" w15:restartNumberingAfterBreak="0">
    <w:nsid w:val="0109ABBE"/>
    <w:multiLevelType w:val="multilevel"/>
    <w:tmpl w:val="00000001"/>
    <w:name w:val="HTML-List174110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5" w15:restartNumberingAfterBreak="0">
    <w:nsid w:val="0109ABED"/>
    <w:multiLevelType w:val="multilevel"/>
    <w:tmpl w:val="00000001"/>
    <w:name w:val="HTML-List174110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6" w15:restartNumberingAfterBreak="0">
    <w:nsid w:val="0109ABFC"/>
    <w:multiLevelType w:val="multilevel"/>
    <w:tmpl w:val="00000004"/>
    <w:name w:val="HTML-List174110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7" w15:restartNumberingAfterBreak="0">
    <w:nsid w:val="0109ACD7"/>
    <w:multiLevelType w:val="multilevel"/>
    <w:tmpl w:val="00000001"/>
    <w:name w:val="HTML-List174112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8" w15:restartNumberingAfterBreak="0">
    <w:nsid w:val="0109AD15"/>
    <w:multiLevelType w:val="multilevel"/>
    <w:tmpl w:val="00000001"/>
    <w:name w:val="HTML-List174113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9" w15:restartNumberingAfterBreak="0">
    <w:nsid w:val="0109ADE0"/>
    <w:multiLevelType w:val="multilevel"/>
    <w:tmpl w:val="00000001"/>
    <w:name w:val="HTML-List1741155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0" w15:restartNumberingAfterBreak="0">
    <w:nsid w:val="0109ADFF"/>
    <w:multiLevelType w:val="multilevel"/>
    <w:tmpl w:val="00000001"/>
    <w:name w:val="HTML-List174115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1" w15:restartNumberingAfterBreak="0">
    <w:nsid w:val="0109AE2E"/>
    <w:multiLevelType w:val="multilevel"/>
    <w:tmpl w:val="00000001"/>
    <w:name w:val="HTML-List174116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2" w15:restartNumberingAfterBreak="0">
    <w:nsid w:val="0109B07F"/>
    <w:multiLevelType w:val="multilevel"/>
    <w:tmpl w:val="00000001"/>
    <w:name w:val="HTML-List174122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3" w15:restartNumberingAfterBreak="0">
    <w:nsid w:val="0109B0CD"/>
    <w:multiLevelType w:val="multilevel"/>
    <w:tmpl w:val="00000001"/>
    <w:name w:val="HTML-List174123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4" w15:restartNumberingAfterBreak="0">
    <w:nsid w:val="0109B0FB"/>
    <w:multiLevelType w:val="multilevel"/>
    <w:tmpl w:val="00000001"/>
    <w:name w:val="HTML-List174123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5" w15:restartNumberingAfterBreak="0">
    <w:nsid w:val="0109B11B"/>
    <w:multiLevelType w:val="multilevel"/>
    <w:tmpl w:val="00000001"/>
    <w:name w:val="HTML-List174123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6" w15:restartNumberingAfterBreak="0">
    <w:nsid w:val="0109B1C6"/>
    <w:multiLevelType w:val="multilevel"/>
    <w:tmpl w:val="00000001"/>
    <w:name w:val="HTML-List174125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7" w15:restartNumberingAfterBreak="0">
    <w:nsid w:val="0109B1F5"/>
    <w:multiLevelType w:val="multilevel"/>
    <w:tmpl w:val="00000001"/>
    <w:name w:val="HTML-List174125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8" w15:restartNumberingAfterBreak="0">
    <w:nsid w:val="0109B253"/>
    <w:multiLevelType w:val="multilevel"/>
    <w:tmpl w:val="00000001"/>
    <w:name w:val="HTML-List174126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9" w15:restartNumberingAfterBreak="0">
    <w:nsid w:val="0109B2CF"/>
    <w:multiLevelType w:val="multilevel"/>
    <w:tmpl w:val="00000001"/>
    <w:name w:val="HTML-List174128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0" w15:restartNumberingAfterBreak="0">
    <w:nsid w:val="0109B2EF"/>
    <w:multiLevelType w:val="multilevel"/>
    <w:tmpl w:val="00000001"/>
    <w:name w:val="HTML-List174128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1" w15:restartNumberingAfterBreak="0">
    <w:nsid w:val="0109B31D"/>
    <w:multiLevelType w:val="multilevel"/>
    <w:tmpl w:val="00000001"/>
    <w:name w:val="HTML-List174128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2" w15:restartNumberingAfterBreak="0">
    <w:nsid w:val="0109B38B"/>
    <w:multiLevelType w:val="multilevel"/>
    <w:tmpl w:val="00000001"/>
    <w:name w:val="HTML-List174130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3" w15:restartNumberingAfterBreak="0">
    <w:nsid w:val="0109B39A"/>
    <w:multiLevelType w:val="multilevel"/>
    <w:tmpl w:val="00000002"/>
    <w:name w:val="HTML-List174130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4" w15:restartNumberingAfterBreak="0">
    <w:nsid w:val="0109B3BA"/>
    <w:multiLevelType w:val="multilevel"/>
    <w:tmpl w:val="00000001"/>
    <w:name w:val="HTML-List174130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5" w15:restartNumberingAfterBreak="0">
    <w:nsid w:val="0109B427"/>
    <w:multiLevelType w:val="multilevel"/>
    <w:tmpl w:val="00000001"/>
    <w:name w:val="HTML-List174131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6" w15:restartNumberingAfterBreak="0">
    <w:nsid w:val="0109B4F2"/>
    <w:multiLevelType w:val="multilevel"/>
    <w:tmpl w:val="00000001"/>
    <w:name w:val="HTML-List17413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7" w15:restartNumberingAfterBreak="0">
    <w:nsid w:val="0109B511"/>
    <w:multiLevelType w:val="multilevel"/>
    <w:tmpl w:val="00000001"/>
    <w:name w:val="HTML-List174133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8" w15:restartNumberingAfterBreak="0">
    <w:nsid w:val="0109B540"/>
    <w:multiLevelType w:val="multilevel"/>
    <w:tmpl w:val="00000001"/>
    <w:name w:val="HTML-List174134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59" w15:restartNumberingAfterBreak="0">
    <w:nsid w:val="0109B55F"/>
    <w:multiLevelType w:val="multilevel"/>
    <w:tmpl w:val="00000001"/>
    <w:name w:val="HTML-List17413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0" w15:restartNumberingAfterBreak="0">
    <w:nsid w:val="0109B58E"/>
    <w:multiLevelType w:val="multilevel"/>
    <w:tmpl w:val="00000001"/>
    <w:name w:val="HTML-List174135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1" w15:restartNumberingAfterBreak="0">
    <w:nsid w:val="0109B5BC"/>
    <w:multiLevelType w:val="multilevel"/>
    <w:tmpl w:val="00000001"/>
    <w:name w:val="HTML-List17413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2" w15:restartNumberingAfterBreak="0">
    <w:nsid w:val="0109B5EB"/>
    <w:multiLevelType w:val="multilevel"/>
    <w:tmpl w:val="00000001"/>
    <w:name w:val="HTML-List174136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3" w15:restartNumberingAfterBreak="0">
    <w:nsid w:val="0109B60A"/>
    <w:multiLevelType w:val="multilevel"/>
    <w:tmpl w:val="00000001"/>
    <w:name w:val="HTML-List174136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4" w15:restartNumberingAfterBreak="0">
    <w:nsid w:val="0109B639"/>
    <w:multiLevelType w:val="multilevel"/>
    <w:tmpl w:val="00000001"/>
    <w:name w:val="HTML-List174136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5" w15:restartNumberingAfterBreak="0">
    <w:nsid w:val="0109B668"/>
    <w:multiLevelType w:val="multilevel"/>
    <w:tmpl w:val="00000001"/>
    <w:name w:val="HTML-List174137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6" w15:restartNumberingAfterBreak="0">
    <w:nsid w:val="0109B697"/>
    <w:multiLevelType w:val="multilevel"/>
    <w:tmpl w:val="00000001"/>
    <w:name w:val="HTML-List174137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7" w15:restartNumberingAfterBreak="0">
    <w:nsid w:val="0109B6B6"/>
    <w:multiLevelType w:val="multilevel"/>
    <w:tmpl w:val="00000001"/>
    <w:name w:val="HTML-List174138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8" w15:restartNumberingAfterBreak="0">
    <w:nsid w:val="0109B6E5"/>
    <w:multiLevelType w:val="multilevel"/>
    <w:tmpl w:val="00000001"/>
    <w:name w:val="HTML-List174138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69" w15:restartNumberingAfterBreak="0">
    <w:nsid w:val="0109B762"/>
    <w:multiLevelType w:val="multilevel"/>
    <w:tmpl w:val="00000001"/>
    <w:name w:val="HTML-List174139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0" w15:restartNumberingAfterBreak="0">
    <w:nsid w:val="0109B7EE"/>
    <w:multiLevelType w:val="multilevel"/>
    <w:tmpl w:val="00000001"/>
    <w:name w:val="HTML-List174141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1" w15:restartNumberingAfterBreak="0">
    <w:nsid w:val="0109BBE4"/>
    <w:multiLevelType w:val="multilevel"/>
    <w:tmpl w:val="00000001"/>
    <w:name w:val="HTML-List174151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2" w15:restartNumberingAfterBreak="0">
    <w:nsid w:val="0109BC03"/>
    <w:multiLevelType w:val="multilevel"/>
    <w:tmpl w:val="00000001"/>
    <w:name w:val="HTML-List17415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3" w15:restartNumberingAfterBreak="0">
    <w:nsid w:val="0109BC32"/>
    <w:multiLevelType w:val="multilevel"/>
    <w:tmpl w:val="00000001"/>
    <w:name w:val="HTML-List174152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4" w15:restartNumberingAfterBreak="0">
    <w:nsid w:val="0109BC51"/>
    <w:multiLevelType w:val="multilevel"/>
    <w:tmpl w:val="00000001"/>
    <w:name w:val="HTML-List174152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5" w15:restartNumberingAfterBreak="0">
    <w:nsid w:val="0109BC80"/>
    <w:multiLevelType w:val="multilevel"/>
    <w:tmpl w:val="00000001"/>
    <w:name w:val="HTML-List17415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6" w15:restartNumberingAfterBreak="0">
    <w:nsid w:val="0109BD3B"/>
    <w:multiLevelType w:val="multilevel"/>
    <w:tmpl w:val="00000001"/>
    <w:name w:val="HTML-List174154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7" w15:restartNumberingAfterBreak="0">
    <w:nsid w:val="0109BD99"/>
    <w:multiLevelType w:val="multilevel"/>
    <w:tmpl w:val="00000001"/>
    <w:name w:val="HTML-List174155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8" w15:restartNumberingAfterBreak="0">
    <w:nsid w:val="0109BDF6"/>
    <w:multiLevelType w:val="multilevel"/>
    <w:tmpl w:val="00000001"/>
    <w:name w:val="HTML-List174156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79" w15:restartNumberingAfterBreak="0">
    <w:nsid w:val="0109BE44"/>
    <w:multiLevelType w:val="multilevel"/>
    <w:tmpl w:val="00000001"/>
    <w:name w:val="HTML-List174157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0" w15:restartNumberingAfterBreak="0">
    <w:nsid w:val="0109C009"/>
    <w:multiLevelType w:val="multilevel"/>
    <w:tmpl w:val="00000001"/>
    <w:name w:val="HTML-List174162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1" w15:restartNumberingAfterBreak="0">
    <w:nsid w:val="0109C038"/>
    <w:multiLevelType w:val="multilevel"/>
    <w:tmpl w:val="00000001"/>
    <w:name w:val="HTML-List174162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2" w15:restartNumberingAfterBreak="0">
    <w:nsid w:val="0109C057"/>
    <w:multiLevelType w:val="multilevel"/>
    <w:tmpl w:val="00000001"/>
    <w:name w:val="HTML-List174162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3" w15:restartNumberingAfterBreak="0">
    <w:nsid w:val="0109C066"/>
    <w:multiLevelType w:val="multilevel"/>
    <w:tmpl w:val="00000002"/>
    <w:name w:val="HTML-List174162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4" w15:restartNumberingAfterBreak="0">
    <w:nsid w:val="0109C3A1"/>
    <w:multiLevelType w:val="multilevel"/>
    <w:tmpl w:val="00000001"/>
    <w:name w:val="HTML-List17417121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5" w15:restartNumberingAfterBreak="0">
    <w:nsid w:val="0133940A"/>
    <w:multiLevelType w:val="multilevel"/>
    <w:tmpl w:val="00000001"/>
    <w:name w:val="HTML-List2015745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6" w15:restartNumberingAfterBreak="0">
    <w:nsid w:val="01339783"/>
    <w:multiLevelType w:val="multilevel"/>
    <w:tmpl w:val="00000001"/>
    <w:name w:val="HTML-List201583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7" w15:restartNumberingAfterBreak="0">
    <w:nsid w:val="01339F7F"/>
    <w:multiLevelType w:val="multilevel"/>
    <w:tmpl w:val="00000001"/>
    <w:name w:val="HTML-List201603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8" w15:restartNumberingAfterBreak="0">
    <w:nsid w:val="0133A440"/>
    <w:multiLevelType w:val="multilevel"/>
    <w:tmpl w:val="00000001"/>
    <w:name w:val="HTML-List201616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9" w15:restartNumberingAfterBreak="0">
    <w:nsid w:val="0133AD06"/>
    <w:multiLevelType w:val="multilevel"/>
    <w:tmpl w:val="00000001"/>
    <w:name w:val="HTML-List201638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0" w15:restartNumberingAfterBreak="0">
    <w:nsid w:val="0133AD16"/>
    <w:multiLevelType w:val="multilevel"/>
    <w:tmpl w:val="00000002"/>
    <w:name w:val="HTML-List20163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1" w15:restartNumberingAfterBreak="0">
    <w:nsid w:val="0133B1D7"/>
    <w:multiLevelType w:val="multilevel"/>
    <w:tmpl w:val="00000001"/>
    <w:name w:val="HTML-List201650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2" w15:restartNumberingAfterBreak="0">
    <w:nsid w:val="0133B5CD"/>
    <w:multiLevelType w:val="multilevel"/>
    <w:tmpl w:val="00000001"/>
    <w:name w:val="HTML-List201660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3" w15:restartNumberingAfterBreak="0">
    <w:nsid w:val="0133B956"/>
    <w:multiLevelType w:val="multilevel"/>
    <w:tmpl w:val="00000001"/>
    <w:name w:val="HTML-List201669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4" w15:restartNumberingAfterBreak="0">
    <w:nsid w:val="0133C325"/>
    <w:multiLevelType w:val="multilevel"/>
    <w:tmpl w:val="00000001"/>
    <w:name w:val="HTML-List201695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5" w15:restartNumberingAfterBreak="0">
    <w:nsid w:val="0133CA46"/>
    <w:multiLevelType w:val="multilevel"/>
    <w:tmpl w:val="00000001"/>
    <w:name w:val="HTML-List20171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6" w15:restartNumberingAfterBreak="0">
    <w:nsid w:val="0133CE9A"/>
    <w:multiLevelType w:val="multilevel"/>
    <w:tmpl w:val="00000001"/>
    <w:name w:val="HTML-List201724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7" w15:restartNumberingAfterBreak="0">
    <w:nsid w:val="0133D232"/>
    <w:multiLevelType w:val="multilevel"/>
    <w:tmpl w:val="00000001"/>
    <w:name w:val="HTML-List201733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8" w15:restartNumberingAfterBreak="0">
    <w:nsid w:val="0133D6D4"/>
    <w:multiLevelType w:val="multilevel"/>
    <w:tmpl w:val="00000001"/>
    <w:name w:val="HTML-List201745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9" w15:restartNumberingAfterBreak="0">
    <w:nsid w:val="0133D6E4"/>
    <w:multiLevelType w:val="multilevel"/>
    <w:tmpl w:val="00000002"/>
    <w:name w:val="HTML-List20174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0" w15:restartNumberingAfterBreak="0">
    <w:nsid w:val="0133E15F"/>
    <w:multiLevelType w:val="multilevel"/>
    <w:tmpl w:val="00000001"/>
    <w:name w:val="HTML-List201772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1" w15:restartNumberingAfterBreak="0">
    <w:nsid w:val="0133E16E"/>
    <w:multiLevelType w:val="multilevel"/>
    <w:tmpl w:val="00000003"/>
    <w:name w:val="HTML-List201772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2" w15:restartNumberingAfterBreak="0">
    <w:nsid w:val="0133F01E"/>
    <w:multiLevelType w:val="multilevel"/>
    <w:tmpl w:val="00000001"/>
    <w:name w:val="HTML-List201810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3" w15:restartNumberingAfterBreak="0">
    <w:nsid w:val="0133FBF0"/>
    <w:multiLevelType w:val="multilevel"/>
    <w:tmpl w:val="00000001"/>
    <w:name w:val="HTML-List201840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4" w15:restartNumberingAfterBreak="0">
    <w:nsid w:val="0134092A"/>
    <w:multiLevelType w:val="multilevel"/>
    <w:tmpl w:val="00000001"/>
    <w:name w:val="HTML-List201874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5" w15:restartNumberingAfterBreak="0">
    <w:nsid w:val="01340F80"/>
    <w:multiLevelType w:val="multilevel"/>
    <w:tmpl w:val="00000001"/>
    <w:name w:val="HTML-List201890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6" w15:restartNumberingAfterBreak="0">
    <w:nsid w:val="01340F90"/>
    <w:multiLevelType w:val="multilevel"/>
    <w:tmpl w:val="00000002"/>
    <w:name w:val="HTML-List2018907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7" w15:restartNumberingAfterBreak="0">
    <w:nsid w:val="013414AE"/>
    <w:multiLevelType w:val="multilevel"/>
    <w:tmpl w:val="00000001"/>
    <w:name w:val="HTML-List201903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8" w15:restartNumberingAfterBreak="0">
    <w:nsid w:val="01341950"/>
    <w:multiLevelType w:val="multilevel"/>
    <w:tmpl w:val="00000001"/>
    <w:name w:val="HTML-List201915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9" w15:restartNumberingAfterBreak="0">
    <w:nsid w:val="01341D27"/>
    <w:multiLevelType w:val="multilevel"/>
    <w:tmpl w:val="00000001"/>
    <w:name w:val="HTML-List201925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0" w15:restartNumberingAfterBreak="0">
    <w:nsid w:val="01342429"/>
    <w:multiLevelType w:val="multilevel"/>
    <w:tmpl w:val="00000001"/>
    <w:name w:val="HTML-List201943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1" w15:restartNumberingAfterBreak="0">
    <w:nsid w:val="013427E0"/>
    <w:multiLevelType w:val="multilevel"/>
    <w:tmpl w:val="00000001"/>
    <w:name w:val="HTML-List20195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2" w15:restartNumberingAfterBreak="0">
    <w:nsid w:val="01342C24"/>
    <w:multiLevelType w:val="multilevel"/>
    <w:tmpl w:val="00000001"/>
    <w:name w:val="HTML-List201963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3" w15:restartNumberingAfterBreak="0">
    <w:nsid w:val="01342FAD"/>
    <w:multiLevelType w:val="multilevel"/>
    <w:tmpl w:val="00000001"/>
    <w:name w:val="HTML-List201972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4" w15:restartNumberingAfterBreak="0">
    <w:nsid w:val="01343336"/>
    <w:multiLevelType w:val="multilevel"/>
    <w:tmpl w:val="00000001"/>
    <w:name w:val="HTML-List201981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5" w15:restartNumberingAfterBreak="0">
    <w:nsid w:val="01343632"/>
    <w:multiLevelType w:val="multilevel"/>
    <w:tmpl w:val="00000001"/>
    <w:name w:val="HTML-List201989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6" w15:restartNumberingAfterBreak="0">
    <w:nsid w:val="01343642"/>
    <w:multiLevelType w:val="multilevel"/>
    <w:tmpl w:val="00000002"/>
    <w:name w:val="HTML-List201989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7" w15:restartNumberingAfterBreak="0">
    <w:nsid w:val="0134398C"/>
    <w:multiLevelType w:val="multilevel"/>
    <w:tmpl w:val="00000001"/>
    <w:name w:val="HTML-List201998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8" w15:restartNumberingAfterBreak="0">
    <w:nsid w:val="01343DD0"/>
    <w:multiLevelType w:val="multilevel"/>
    <w:tmpl w:val="00000001"/>
    <w:name w:val="HTML-List202009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19" w15:restartNumberingAfterBreak="0">
    <w:nsid w:val="01343DE0"/>
    <w:multiLevelType w:val="multilevel"/>
    <w:tmpl w:val="00000002"/>
    <w:name w:val="HTML-List202009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0" w15:restartNumberingAfterBreak="0">
    <w:nsid w:val="01344169"/>
    <w:multiLevelType w:val="multilevel"/>
    <w:tmpl w:val="00000001"/>
    <w:name w:val="HTML-List202018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1" w15:restartNumberingAfterBreak="0">
    <w:nsid w:val="013445EB"/>
    <w:multiLevelType w:val="multilevel"/>
    <w:tmpl w:val="00000001"/>
    <w:name w:val="HTML-List202029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2" w15:restartNumberingAfterBreak="0">
    <w:nsid w:val="01344993"/>
    <w:multiLevelType w:val="multilevel"/>
    <w:tmpl w:val="00000001"/>
    <w:name w:val="HTML-List202039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3" w15:restartNumberingAfterBreak="0">
    <w:nsid w:val="01344DA8"/>
    <w:multiLevelType w:val="multilevel"/>
    <w:tmpl w:val="00000001"/>
    <w:name w:val="HTML-List202049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4" w15:restartNumberingAfterBreak="0">
    <w:nsid w:val="0134522B"/>
    <w:multiLevelType w:val="multilevel"/>
    <w:tmpl w:val="00000001"/>
    <w:name w:val="HTML-List2020612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5" w15:restartNumberingAfterBreak="0">
    <w:nsid w:val="013455E2"/>
    <w:multiLevelType w:val="multilevel"/>
    <w:tmpl w:val="00000001"/>
    <w:name w:val="HTML-List20207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6" w15:restartNumberingAfterBreak="0">
    <w:nsid w:val="013455F2"/>
    <w:multiLevelType w:val="multilevel"/>
    <w:tmpl w:val="00000002"/>
    <w:name w:val="HTML-List202070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7" w15:restartNumberingAfterBreak="0">
    <w:nsid w:val="01345C58"/>
    <w:multiLevelType w:val="multilevel"/>
    <w:tmpl w:val="00000001"/>
    <w:name w:val="HTML-List202087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8" w15:restartNumberingAfterBreak="0">
    <w:nsid w:val="013461D4"/>
    <w:multiLevelType w:val="multilevel"/>
    <w:tmpl w:val="00000001"/>
    <w:name w:val="HTML-List202101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29" w15:restartNumberingAfterBreak="0">
    <w:nsid w:val="013461E3"/>
    <w:multiLevelType w:val="multilevel"/>
    <w:tmpl w:val="00000002"/>
    <w:name w:val="HTML-List202101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0" w15:restartNumberingAfterBreak="0">
    <w:nsid w:val="013465CA"/>
    <w:multiLevelType w:val="multilevel"/>
    <w:tmpl w:val="00000001"/>
    <w:name w:val="HTML-List202111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1" w15:restartNumberingAfterBreak="0">
    <w:nsid w:val="01346EBF"/>
    <w:multiLevelType w:val="multilevel"/>
    <w:tmpl w:val="00000001"/>
    <w:name w:val="HTML-List202134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2" w15:restartNumberingAfterBreak="0">
    <w:nsid w:val="01346ECF"/>
    <w:multiLevelType w:val="multilevel"/>
    <w:tmpl w:val="00000002"/>
    <w:name w:val="HTML-List202134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3" w15:restartNumberingAfterBreak="0">
    <w:nsid w:val="01347229"/>
    <w:multiLevelType w:val="multilevel"/>
    <w:tmpl w:val="00000001"/>
    <w:name w:val="HTML-List20214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4" w15:restartNumberingAfterBreak="0">
    <w:nsid w:val="01347238"/>
    <w:multiLevelType w:val="multilevel"/>
    <w:tmpl w:val="00000002"/>
    <w:name w:val="HTML-List202143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5" w15:restartNumberingAfterBreak="0">
    <w:nsid w:val="0134764D"/>
    <w:multiLevelType w:val="multilevel"/>
    <w:tmpl w:val="00000001"/>
    <w:name w:val="HTML-List202153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6" w15:restartNumberingAfterBreak="0">
    <w:nsid w:val="0134765D"/>
    <w:multiLevelType w:val="multilevel"/>
    <w:tmpl w:val="00000002"/>
    <w:name w:val="HTML-List202153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7" w15:restartNumberingAfterBreak="0">
    <w:nsid w:val="01347A53"/>
    <w:multiLevelType w:val="multilevel"/>
    <w:tmpl w:val="00000001"/>
    <w:name w:val="HTML-List202164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8" w15:restartNumberingAfterBreak="0">
    <w:nsid w:val="01347E0B"/>
    <w:multiLevelType w:val="multilevel"/>
    <w:tmpl w:val="00000001"/>
    <w:name w:val="HTML-List202173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9" w15:restartNumberingAfterBreak="0">
    <w:nsid w:val="01348174"/>
    <w:multiLevelType w:val="multilevel"/>
    <w:tmpl w:val="00000001"/>
    <w:name w:val="HTML-List202182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0" w15:restartNumberingAfterBreak="0">
    <w:nsid w:val="013487AB"/>
    <w:multiLevelType w:val="multilevel"/>
    <w:tmpl w:val="00000001"/>
    <w:name w:val="HTML-List202198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1" w15:restartNumberingAfterBreak="0">
    <w:nsid w:val="01348D95"/>
    <w:multiLevelType w:val="multilevel"/>
    <w:tmpl w:val="00000001"/>
    <w:name w:val="HTML-List2022133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2" w15:restartNumberingAfterBreak="0">
    <w:nsid w:val="013492D2"/>
    <w:multiLevelType w:val="multilevel"/>
    <w:tmpl w:val="00000001"/>
    <w:name w:val="HTML-List202226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3" w15:restartNumberingAfterBreak="0">
    <w:nsid w:val="01349800"/>
    <w:multiLevelType w:val="multilevel"/>
    <w:tmpl w:val="00000001"/>
    <w:name w:val="HTML-List202240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4" w15:restartNumberingAfterBreak="0">
    <w:nsid w:val="0134AD26"/>
    <w:multiLevelType w:val="multilevel"/>
    <w:tmpl w:val="00000001"/>
    <w:name w:val="HTML-List20229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5" w15:restartNumberingAfterBreak="0">
    <w:nsid w:val="0134B6E6"/>
    <w:multiLevelType w:val="multilevel"/>
    <w:tmpl w:val="00000001"/>
    <w:name w:val="HTML-List202319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6" w15:restartNumberingAfterBreak="0">
    <w:nsid w:val="0134BE93"/>
    <w:multiLevelType w:val="multilevel"/>
    <w:tmpl w:val="00000001"/>
    <w:name w:val="HTML-List2023387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7" w15:restartNumberingAfterBreak="0">
    <w:nsid w:val="0134C91E"/>
    <w:multiLevelType w:val="multilevel"/>
    <w:tmpl w:val="00000001"/>
    <w:name w:val="HTML-List202365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8" w15:restartNumberingAfterBreak="0">
    <w:nsid w:val="0134D07E"/>
    <w:multiLevelType w:val="multilevel"/>
    <w:tmpl w:val="00000001"/>
    <w:name w:val="HTML-List202384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49" w15:restartNumberingAfterBreak="0">
    <w:nsid w:val="0134D7BE"/>
    <w:multiLevelType w:val="multilevel"/>
    <w:tmpl w:val="00000001"/>
    <w:name w:val="HTML-List202403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0" w15:restartNumberingAfterBreak="0">
    <w:nsid w:val="04677F34"/>
    <w:multiLevelType w:val="multilevel"/>
    <w:tmpl w:val="00000001"/>
    <w:name w:val="HTML-List738916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1" w15:restartNumberingAfterBreak="0">
    <w:nsid w:val="0467825F"/>
    <w:multiLevelType w:val="multilevel"/>
    <w:tmpl w:val="00000001"/>
    <w:name w:val="HTML-List738924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2" w15:restartNumberingAfterBreak="0">
    <w:nsid w:val="04678260"/>
    <w:multiLevelType w:val="multilevel"/>
    <w:tmpl w:val="0000000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3" w15:restartNumberingAfterBreak="0">
    <w:nsid w:val="062B68A1"/>
    <w:multiLevelType w:val="multilevel"/>
    <w:tmpl w:val="00000001"/>
    <w:name w:val="HTML-List10350812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4" w15:restartNumberingAfterBreak="0">
    <w:nsid w:val="062B68C0"/>
    <w:multiLevelType w:val="multilevel"/>
    <w:tmpl w:val="00000002"/>
    <w:name w:val="HTML-List1035081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5" w15:restartNumberingAfterBreak="0">
    <w:nsid w:val="062B68D0"/>
    <w:multiLevelType w:val="multilevel"/>
    <w:tmpl w:val="00000008"/>
    <w:name w:val="HTML-List1035081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6" w15:restartNumberingAfterBreak="0">
    <w:nsid w:val="062B68E0"/>
    <w:multiLevelType w:val="multilevel"/>
    <w:tmpl w:val="0000000D"/>
    <w:name w:val="HTML-List1035081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7" w15:restartNumberingAfterBreak="0">
    <w:nsid w:val="062B6A27"/>
    <w:multiLevelType w:val="multilevel"/>
    <w:tmpl w:val="00000001"/>
    <w:name w:val="HTML-List103508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8" w15:restartNumberingAfterBreak="0">
    <w:nsid w:val="062B6B40"/>
    <w:multiLevelType w:val="multilevel"/>
    <w:tmpl w:val="00000001"/>
    <w:name w:val="HTML-List1035088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59" w15:restartNumberingAfterBreak="0">
    <w:nsid w:val="062B6DA0"/>
    <w:multiLevelType w:val="multilevel"/>
    <w:tmpl w:val="00000001"/>
    <w:name w:val="HTML-List1035094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0" w15:restartNumberingAfterBreak="0">
    <w:nsid w:val="062B6DB0"/>
    <w:multiLevelType w:val="multilevel"/>
    <w:tmpl w:val="00000005"/>
    <w:name w:val="HTML-List1035094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1" w15:restartNumberingAfterBreak="0">
    <w:nsid w:val="062B6DC0"/>
    <w:multiLevelType w:val="multilevel"/>
    <w:tmpl w:val="00000007"/>
    <w:name w:val="HTML-List1035094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2" w15:restartNumberingAfterBreak="0">
    <w:nsid w:val="062B6E2D"/>
    <w:multiLevelType w:val="multilevel"/>
    <w:tmpl w:val="00000001"/>
    <w:name w:val="HTML-List10350954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3" w15:restartNumberingAfterBreak="0">
    <w:nsid w:val="062B6E6B"/>
    <w:multiLevelType w:val="multilevel"/>
    <w:tmpl w:val="00000001"/>
    <w:name w:val="HTML-List1035096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4" w15:restartNumberingAfterBreak="0">
    <w:nsid w:val="062B6E9A"/>
    <w:multiLevelType w:val="multilevel"/>
    <w:tmpl w:val="00000001"/>
    <w:name w:val="HTML-List1035096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5" w15:restartNumberingAfterBreak="0">
    <w:nsid w:val="062B7030"/>
    <w:multiLevelType w:val="multilevel"/>
    <w:tmpl w:val="00000001"/>
    <w:name w:val="HTML-List1035100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6" w15:restartNumberingAfterBreak="0">
    <w:nsid w:val="062B703F"/>
    <w:multiLevelType w:val="multilevel"/>
    <w:tmpl w:val="00000002"/>
    <w:name w:val="HTML-List1035100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7" w15:restartNumberingAfterBreak="0">
    <w:nsid w:val="062B709D"/>
    <w:multiLevelType w:val="multilevel"/>
    <w:tmpl w:val="00000001"/>
    <w:name w:val="HTML-List1035101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8" w15:restartNumberingAfterBreak="0">
    <w:nsid w:val="062B70EB"/>
    <w:multiLevelType w:val="multilevel"/>
    <w:tmpl w:val="00000001"/>
    <w:name w:val="HTML-List103510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69" w15:restartNumberingAfterBreak="0">
    <w:nsid w:val="062B7129"/>
    <w:multiLevelType w:val="multilevel"/>
    <w:tmpl w:val="00000001"/>
    <w:name w:val="HTML-List1035103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0" w15:restartNumberingAfterBreak="0">
    <w:nsid w:val="062B7158"/>
    <w:multiLevelType w:val="multilevel"/>
    <w:tmpl w:val="00000001"/>
    <w:name w:val="HTML-List1035103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1" w15:restartNumberingAfterBreak="0">
    <w:nsid w:val="062B72BF"/>
    <w:multiLevelType w:val="multilevel"/>
    <w:tmpl w:val="00000001"/>
    <w:name w:val="HTML-List1035107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2" w15:restartNumberingAfterBreak="0">
    <w:nsid w:val="062B72CE"/>
    <w:multiLevelType w:val="multilevel"/>
    <w:tmpl w:val="00000004"/>
    <w:name w:val="HTML-List1035107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3" w15:restartNumberingAfterBreak="0">
    <w:nsid w:val="062B734B"/>
    <w:multiLevelType w:val="multilevel"/>
    <w:tmpl w:val="00000001"/>
    <w:name w:val="HTML-List1035108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4" w15:restartNumberingAfterBreak="0">
    <w:nsid w:val="062B73D8"/>
    <w:multiLevelType w:val="multilevel"/>
    <w:tmpl w:val="00000001"/>
    <w:name w:val="HTML-List1035110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5" w15:restartNumberingAfterBreak="0">
    <w:nsid w:val="062B7464"/>
    <w:multiLevelType w:val="multilevel"/>
    <w:tmpl w:val="00000001"/>
    <w:name w:val="HTML-List10351114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6" w15:restartNumberingAfterBreak="0">
    <w:nsid w:val="062B7483"/>
    <w:multiLevelType w:val="multilevel"/>
    <w:tmpl w:val="00000001"/>
    <w:name w:val="HTML-List1035111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7" w15:restartNumberingAfterBreak="0">
    <w:nsid w:val="062B75AC"/>
    <w:multiLevelType w:val="multilevel"/>
    <w:tmpl w:val="00000001"/>
    <w:name w:val="HTML-List10351146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bullet"/>
      <w:lvlText w:val="¨"/>
      <w:lvlJc w:val="left"/>
      <w:rPr>
        <w:rFonts w:ascii="Symbol" w:hAnsi="Symbol" w:cs="Symbol"/>
        <w:color w:val="000000"/>
        <w:sz w:val="22"/>
      </w:rPr>
    </w:lvl>
    <w:lvl w:ilvl="2">
      <w:start w:val="1"/>
      <w:numFmt w:val="bullet"/>
      <w:lvlText w:val="§"/>
      <w:lvlJc w:val="left"/>
      <w:rPr>
        <w:rFonts w:ascii="Wingdings" w:hAnsi="Wingdings" w:cs="Wingdings"/>
        <w:color w:val="00000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8" w15:restartNumberingAfterBreak="0">
    <w:nsid w:val="062B75DB"/>
    <w:multiLevelType w:val="multilevel"/>
    <w:tmpl w:val="00000001"/>
    <w:name w:val="HTML-List1035115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79" w15:restartNumberingAfterBreak="0">
    <w:nsid w:val="062B75FA"/>
    <w:multiLevelType w:val="multilevel"/>
    <w:tmpl w:val="00000001"/>
    <w:name w:val="HTML-List1035115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0" w15:restartNumberingAfterBreak="0">
    <w:nsid w:val="062B7751"/>
    <w:multiLevelType w:val="multilevel"/>
    <w:tmpl w:val="00000001"/>
    <w:name w:val="HTML-List103511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1" w15:restartNumberingAfterBreak="0">
    <w:nsid w:val="062B7761"/>
    <w:multiLevelType w:val="multilevel"/>
    <w:tmpl w:val="00000003"/>
    <w:name w:val="HTML-List1035119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2" w15:restartNumberingAfterBreak="0">
    <w:nsid w:val="062B7770"/>
    <w:multiLevelType w:val="multilevel"/>
    <w:tmpl w:val="00000006"/>
    <w:name w:val="HTML-List1035119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3" w15:restartNumberingAfterBreak="0">
    <w:nsid w:val="062B7780"/>
    <w:multiLevelType w:val="multilevel"/>
    <w:tmpl w:val="0000000F"/>
    <w:name w:val="HTML-List1035119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4" w15:restartNumberingAfterBreak="0">
    <w:nsid w:val="062B778F"/>
    <w:multiLevelType w:val="multilevel"/>
    <w:tmpl w:val="00000013"/>
    <w:name w:val="HTML-List1035119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5" w15:restartNumberingAfterBreak="0">
    <w:nsid w:val="062B781C"/>
    <w:multiLevelType w:val="multilevel"/>
    <w:tmpl w:val="00000001"/>
    <w:name w:val="HTML-List1035120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6" w15:restartNumberingAfterBreak="0">
    <w:nsid w:val="062B785A"/>
    <w:multiLevelType w:val="multilevel"/>
    <w:tmpl w:val="00000001"/>
    <w:name w:val="HTML-List10351215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7" w15:restartNumberingAfterBreak="0">
    <w:nsid w:val="062B786A"/>
    <w:multiLevelType w:val="multilevel"/>
    <w:tmpl w:val="00000005"/>
    <w:name w:val="HTML-List10351217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8" w15:restartNumberingAfterBreak="0">
    <w:nsid w:val="062B7899"/>
    <w:multiLevelType w:val="multilevel"/>
    <w:tmpl w:val="00000001"/>
    <w:name w:val="HTML-List10351221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9" w15:restartNumberingAfterBreak="0">
    <w:nsid w:val="062B78E7"/>
    <w:multiLevelType w:val="multilevel"/>
    <w:tmpl w:val="00000001"/>
    <w:name w:val="HTML-List1035122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0" w15:restartNumberingAfterBreak="0">
    <w:nsid w:val="062B7915"/>
    <w:multiLevelType w:val="multilevel"/>
    <w:tmpl w:val="00000001"/>
    <w:name w:val="HTML-List1035123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1" w15:restartNumberingAfterBreak="0">
    <w:nsid w:val="062B7935"/>
    <w:multiLevelType w:val="multilevel"/>
    <w:tmpl w:val="00000001"/>
    <w:name w:val="HTML-List1035123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2" w15:restartNumberingAfterBreak="0">
    <w:nsid w:val="062B7A7C"/>
    <w:multiLevelType w:val="multilevel"/>
    <w:tmpl w:val="00000001"/>
    <w:name w:val="HTML-List1035127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3" w15:restartNumberingAfterBreak="0">
    <w:nsid w:val="062B7A8C"/>
    <w:multiLevelType w:val="multilevel"/>
    <w:tmpl w:val="00000003"/>
    <w:name w:val="HTML-List1035127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4" w15:restartNumberingAfterBreak="0">
    <w:nsid w:val="062B7ACA"/>
    <w:multiLevelType w:val="multilevel"/>
    <w:tmpl w:val="00000001"/>
    <w:name w:val="HTML-List1035127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5" w15:restartNumberingAfterBreak="0">
    <w:nsid w:val="062B7AE9"/>
    <w:multiLevelType w:val="multilevel"/>
    <w:tmpl w:val="00000001"/>
    <w:name w:val="HTML-List1035128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6" w15:restartNumberingAfterBreak="0">
    <w:nsid w:val="062B7C31"/>
    <w:multiLevelType w:val="multilevel"/>
    <w:tmpl w:val="00000001"/>
    <w:name w:val="HTML-List1035131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7" w15:restartNumberingAfterBreak="0">
    <w:nsid w:val="062B7C41"/>
    <w:multiLevelType w:val="multilevel"/>
    <w:tmpl w:val="00000004"/>
    <w:name w:val="HTML-List1035131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8" w15:restartNumberingAfterBreak="0">
    <w:nsid w:val="062B7C6F"/>
    <w:multiLevelType w:val="multilevel"/>
    <w:tmpl w:val="00000001"/>
    <w:name w:val="HTML-List10351319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99" w15:restartNumberingAfterBreak="0">
    <w:nsid w:val="062B7C8F"/>
    <w:multiLevelType w:val="multilevel"/>
    <w:tmpl w:val="00000001"/>
    <w:name w:val="HTML-List1035132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0" w15:restartNumberingAfterBreak="0">
    <w:nsid w:val="062B7CBD"/>
    <w:multiLevelType w:val="multilevel"/>
    <w:tmpl w:val="00000001"/>
    <w:name w:val="HTML-List1035132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1" w15:restartNumberingAfterBreak="0">
    <w:nsid w:val="062B7CDD"/>
    <w:multiLevelType w:val="multilevel"/>
    <w:tmpl w:val="00000001"/>
    <w:name w:val="HTML-List1035133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2" w15:restartNumberingAfterBreak="0">
    <w:nsid w:val="062B7DF5"/>
    <w:multiLevelType w:val="multilevel"/>
    <w:tmpl w:val="00000001"/>
    <w:name w:val="HTML-List1035135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3" w15:restartNumberingAfterBreak="0">
    <w:nsid w:val="062B7E53"/>
    <w:multiLevelType w:val="multilevel"/>
    <w:tmpl w:val="00000001"/>
    <w:name w:val="HTML-List10351368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4" w15:restartNumberingAfterBreak="0">
    <w:nsid w:val="062B7F5C"/>
    <w:multiLevelType w:val="multilevel"/>
    <w:tmpl w:val="00000001"/>
    <w:name w:val="HTML-List1035139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5" w15:restartNumberingAfterBreak="0">
    <w:nsid w:val="062B7F8B"/>
    <w:multiLevelType w:val="multilevel"/>
    <w:tmpl w:val="00000001"/>
    <w:name w:val="HTML-List10351399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6" w15:restartNumberingAfterBreak="0">
    <w:nsid w:val="062B7FAA"/>
    <w:multiLevelType w:val="multilevel"/>
    <w:tmpl w:val="00000001"/>
    <w:name w:val="HTML-List1035140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7" w15:restartNumberingAfterBreak="0">
    <w:nsid w:val="062B9137"/>
    <w:multiLevelType w:val="multilevel"/>
    <w:tmpl w:val="00000001"/>
    <w:name w:val="HTML-List103518519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8" w15:restartNumberingAfterBreak="0">
    <w:nsid w:val="0DE9B83F"/>
    <w:multiLevelType w:val="multilevel"/>
    <w:tmpl w:val="00000001"/>
    <w:name w:val="HTML-List23342086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09" w15:restartNumberingAfterBreak="0">
    <w:nsid w:val="0DE9BB2C"/>
    <w:multiLevelType w:val="multilevel"/>
    <w:tmpl w:val="00000001"/>
    <w:name w:val="HTML-List2334216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0" w15:restartNumberingAfterBreak="0">
    <w:nsid w:val="0DE9BFFD"/>
    <w:multiLevelType w:val="multilevel"/>
    <w:tmpl w:val="00000001"/>
    <w:name w:val="HTML-List2334228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1" w15:restartNumberingAfterBreak="0">
    <w:nsid w:val="0DE9C2F9"/>
    <w:multiLevelType w:val="multilevel"/>
    <w:tmpl w:val="00000001"/>
    <w:name w:val="HTML-List233423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2" w15:restartNumberingAfterBreak="0">
    <w:nsid w:val="0DE9C53A"/>
    <w:multiLevelType w:val="multilevel"/>
    <w:tmpl w:val="00000001"/>
    <w:name w:val="HTML-List2334241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3" w15:restartNumberingAfterBreak="0">
    <w:nsid w:val="0DE9C76C"/>
    <w:multiLevelType w:val="multilevel"/>
    <w:tmpl w:val="00000001"/>
    <w:name w:val="HTML-List2334247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4" w15:restartNumberingAfterBreak="0">
    <w:nsid w:val="0DE9C940"/>
    <w:multiLevelType w:val="multilevel"/>
    <w:tmpl w:val="00000001"/>
    <w:name w:val="HTML-List2334252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5" w15:restartNumberingAfterBreak="0">
    <w:nsid w:val="0DE9CB24"/>
    <w:multiLevelType w:val="multilevel"/>
    <w:tmpl w:val="00000001"/>
    <w:name w:val="HTML-List2334257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6" w15:restartNumberingAfterBreak="0">
    <w:nsid w:val="0DE9CE10"/>
    <w:multiLevelType w:val="multilevel"/>
    <w:tmpl w:val="00000001"/>
    <w:name w:val="HTML-List23342644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7" w15:restartNumberingAfterBreak="0">
    <w:nsid w:val="0DE9D061"/>
    <w:multiLevelType w:val="multilevel"/>
    <w:tmpl w:val="00000001"/>
    <w:name w:val="HTML-List2334270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8" w15:restartNumberingAfterBreak="0">
    <w:nsid w:val="0DE9D2A2"/>
    <w:multiLevelType w:val="multilevel"/>
    <w:tmpl w:val="00000001"/>
    <w:name w:val="HTML-List2334276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19" w15:restartNumberingAfterBreak="0">
    <w:nsid w:val="0DE9D4D4"/>
    <w:multiLevelType w:val="multilevel"/>
    <w:tmpl w:val="00000001"/>
    <w:name w:val="HTML-List2334281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0" w15:restartNumberingAfterBreak="0">
    <w:nsid w:val="0DE9D706"/>
    <w:multiLevelType w:val="multilevel"/>
    <w:tmpl w:val="00000001"/>
    <w:name w:val="HTML-List2334287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1" w15:restartNumberingAfterBreak="0">
    <w:nsid w:val="0DE9D947"/>
    <w:multiLevelType w:val="multilevel"/>
    <w:tmpl w:val="00000001"/>
    <w:name w:val="HTML-List233429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2" w15:restartNumberingAfterBreak="0">
    <w:nsid w:val="0DE9D956"/>
    <w:multiLevelType w:val="multilevel"/>
    <w:tmpl w:val="00000002"/>
    <w:name w:val="HTML-List2334293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3" w15:restartNumberingAfterBreak="0">
    <w:nsid w:val="0DE9DB98"/>
    <w:multiLevelType w:val="multilevel"/>
    <w:tmpl w:val="00000001"/>
    <w:name w:val="HTML-List2334299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4" w15:restartNumberingAfterBreak="0">
    <w:nsid w:val="0DE9DDC9"/>
    <w:multiLevelType w:val="multilevel"/>
    <w:tmpl w:val="00000001"/>
    <w:name w:val="HTML-List2334304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5" w15:restartNumberingAfterBreak="0">
    <w:nsid w:val="0DE9DF8E"/>
    <w:multiLevelType w:val="multilevel"/>
    <w:tmpl w:val="00000001"/>
    <w:name w:val="HTML-List23343092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6" w15:restartNumberingAfterBreak="0">
    <w:nsid w:val="0DE9E162"/>
    <w:multiLevelType w:val="multilevel"/>
    <w:tmpl w:val="00000001"/>
    <w:name w:val="HTML-List2334313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7" w15:restartNumberingAfterBreak="0">
    <w:nsid w:val="0DE9E336"/>
    <w:multiLevelType w:val="multilevel"/>
    <w:tmpl w:val="00000001"/>
    <w:name w:val="HTML-List233431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8" w15:restartNumberingAfterBreak="0">
    <w:nsid w:val="0DE9E50A"/>
    <w:multiLevelType w:val="multilevel"/>
    <w:tmpl w:val="00000001"/>
    <w:name w:val="HTML-List23343233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29" w15:restartNumberingAfterBreak="0">
    <w:nsid w:val="0DE9E6ED"/>
    <w:multiLevelType w:val="multilevel"/>
    <w:tmpl w:val="00000001"/>
    <w:name w:val="HTML-List2334328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0" w15:restartNumberingAfterBreak="0">
    <w:nsid w:val="0DE9E8B2"/>
    <w:multiLevelType w:val="multilevel"/>
    <w:tmpl w:val="00000001"/>
    <w:name w:val="HTML-List2334332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1" w15:restartNumberingAfterBreak="0">
    <w:nsid w:val="0DE9E8C1"/>
    <w:multiLevelType w:val="multilevel"/>
    <w:tmpl w:val="00000002"/>
    <w:name w:val="HTML-List23343328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2" w15:restartNumberingAfterBreak="0">
    <w:nsid w:val="0DE9EA86"/>
    <w:multiLevelType w:val="multilevel"/>
    <w:tmpl w:val="00000001"/>
    <w:name w:val="HTML-List2334337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3" w15:restartNumberingAfterBreak="0">
    <w:nsid w:val="0DE9ECC7"/>
    <w:multiLevelType w:val="multilevel"/>
    <w:tmpl w:val="00000001"/>
    <w:name w:val="HTML-List23343431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4" w15:restartNumberingAfterBreak="0">
    <w:nsid w:val="0DE9EEF8"/>
    <w:multiLevelType w:val="multilevel"/>
    <w:tmpl w:val="00000001"/>
    <w:name w:val="HTML-List23343487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5" w15:restartNumberingAfterBreak="0">
    <w:nsid w:val="0DE9F1A7"/>
    <w:multiLevelType w:val="multilevel"/>
    <w:tmpl w:val="00000001"/>
    <w:name w:val="HTML-List2334355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6" w15:restartNumberingAfterBreak="0">
    <w:nsid w:val="0DE9F3D8"/>
    <w:multiLevelType w:val="multilevel"/>
    <w:tmpl w:val="00000001"/>
    <w:name w:val="HTML-List2334361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7" w15:restartNumberingAfterBreak="0">
    <w:nsid w:val="0DE9F687"/>
    <w:multiLevelType w:val="multilevel"/>
    <w:tmpl w:val="00000001"/>
    <w:name w:val="HTML-List2334368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8" w15:restartNumberingAfterBreak="0">
    <w:nsid w:val="0DE9F696"/>
    <w:multiLevelType w:val="multilevel"/>
    <w:tmpl w:val="00000002"/>
    <w:name w:val="HTML-List2334368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39" w15:restartNumberingAfterBreak="0">
    <w:nsid w:val="0DE9F974"/>
    <w:multiLevelType w:val="multilevel"/>
    <w:tmpl w:val="00000001"/>
    <w:name w:val="HTML-List23343755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0" w15:restartNumberingAfterBreak="0">
    <w:nsid w:val="0DE9FC41"/>
    <w:multiLevelType w:val="multilevel"/>
    <w:tmpl w:val="00000001"/>
    <w:name w:val="HTML-List2334382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1" w15:restartNumberingAfterBreak="0">
    <w:nsid w:val="0DE9FF2E"/>
    <w:multiLevelType w:val="multilevel"/>
    <w:tmpl w:val="00000001"/>
    <w:name w:val="HTML-List2334390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2" w15:restartNumberingAfterBreak="0">
    <w:nsid w:val="0DEA01EC"/>
    <w:multiLevelType w:val="multilevel"/>
    <w:tmpl w:val="00000001"/>
    <w:name w:val="HTML-List2334397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3" w15:restartNumberingAfterBreak="0">
    <w:nsid w:val="0DEA044C"/>
    <w:multiLevelType w:val="multilevel"/>
    <w:tmpl w:val="00000001"/>
    <w:name w:val="HTML-List2334403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4" w15:restartNumberingAfterBreak="0">
    <w:nsid w:val="0DEA069D"/>
    <w:multiLevelType w:val="multilevel"/>
    <w:tmpl w:val="00000001"/>
    <w:name w:val="HTML-List23344092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5" w15:restartNumberingAfterBreak="0">
    <w:nsid w:val="0DEA0890"/>
    <w:multiLevelType w:val="multilevel"/>
    <w:tmpl w:val="00000001"/>
    <w:name w:val="HTML-List23344142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6" w15:restartNumberingAfterBreak="0">
    <w:nsid w:val="0DEA0BCB"/>
    <w:multiLevelType w:val="multilevel"/>
    <w:tmpl w:val="00000001"/>
    <w:name w:val="HTML-List233442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7" w15:restartNumberingAfterBreak="0">
    <w:nsid w:val="0DEA0FE0"/>
    <w:multiLevelType w:val="multilevel"/>
    <w:tmpl w:val="00000001"/>
    <w:name w:val="HTML-List233443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8" w15:restartNumberingAfterBreak="0">
    <w:nsid w:val="0DEA1231"/>
    <w:multiLevelType w:val="multilevel"/>
    <w:tmpl w:val="00000001"/>
    <w:name w:val="HTML-List233443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49" w15:restartNumberingAfterBreak="0">
    <w:nsid w:val="0DEA1472"/>
    <w:multiLevelType w:val="multilevel"/>
    <w:tmpl w:val="00000001"/>
    <w:name w:val="HTML-List23344446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0" w15:restartNumberingAfterBreak="0">
    <w:nsid w:val="0DEA16B4"/>
    <w:multiLevelType w:val="multilevel"/>
    <w:tmpl w:val="00000001"/>
    <w:name w:val="HTML-List2334450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1" w15:restartNumberingAfterBreak="0">
    <w:nsid w:val="0DEA18F5"/>
    <w:multiLevelType w:val="multilevel"/>
    <w:tmpl w:val="00000001"/>
    <w:name w:val="HTML-List2334456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2" w15:restartNumberingAfterBreak="0">
    <w:nsid w:val="0DEA1B26"/>
    <w:multiLevelType w:val="multilevel"/>
    <w:tmpl w:val="00000001"/>
    <w:name w:val="HTML-List2334461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3" w15:restartNumberingAfterBreak="0">
    <w:nsid w:val="0DEA1D68"/>
    <w:multiLevelType w:val="multilevel"/>
    <w:tmpl w:val="00000001"/>
    <w:name w:val="HTML-List2334467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4" w15:restartNumberingAfterBreak="0">
    <w:nsid w:val="0DEA1F3C"/>
    <w:multiLevelType w:val="multilevel"/>
    <w:tmpl w:val="00000001"/>
    <w:name w:val="HTML-List23344722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5" w15:restartNumberingAfterBreak="0">
    <w:nsid w:val="0DEA217D"/>
    <w:multiLevelType w:val="multilevel"/>
    <w:tmpl w:val="00000001"/>
    <w:name w:val="HTML-List23344780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6" w15:restartNumberingAfterBreak="0">
    <w:nsid w:val="0DEA2498"/>
    <w:multiLevelType w:val="multilevel"/>
    <w:tmpl w:val="00000001"/>
    <w:name w:val="HTML-List23344860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7" w15:restartNumberingAfterBreak="0">
    <w:nsid w:val="0DEA26DA"/>
    <w:multiLevelType w:val="multilevel"/>
    <w:tmpl w:val="00000001"/>
    <w:name w:val="HTML-List23344917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8" w15:restartNumberingAfterBreak="0">
    <w:nsid w:val="0DEA2988"/>
    <w:multiLevelType w:val="multilevel"/>
    <w:tmpl w:val="00000001"/>
    <w:name w:val="HTML-List2334498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59" w15:restartNumberingAfterBreak="0">
    <w:nsid w:val="0DEA2998"/>
    <w:multiLevelType w:val="multilevel"/>
    <w:tmpl w:val="00000002"/>
    <w:name w:val="HTML-List2334498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0" w15:restartNumberingAfterBreak="0">
    <w:nsid w:val="0DEA2C75"/>
    <w:multiLevelType w:val="multilevel"/>
    <w:tmpl w:val="00000001"/>
    <w:name w:val="HTML-List2334506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1" w15:restartNumberingAfterBreak="0">
    <w:nsid w:val="0DEA2EA6"/>
    <w:multiLevelType w:val="multilevel"/>
    <w:tmpl w:val="00000001"/>
    <w:name w:val="HTML-List2334511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2" w15:restartNumberingAfterBreak="0">
    <w:nsid w:val="0DEA30F7"/>
    <w:multiLevelType w:val="multilevel"/>
    <w:tmpl w:val="00000001"/>
    <w:name w:val="HTML-List233451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3" w15:restartNumberingAfterBreak="0">
    <w:nsid w:val="0DEA32DB"/>
    <w:multiLevelType w:val="multilevel"/>
    <w:tmpl w:val="00000001"/>
    <w:name w:val="HTML-List2334522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4" w15:restartNumberingAfterBreak="0">
    <w:nsid w:val="0DEA34AF"/>
    <w:multiLevelType w:val="multilevel"/>
    <w:tmpl w:val="00000001"/>
    <w:name w:val="HTML-List2334527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5" w15:restartNumberingAfterBreak="0">
    <w:nsid w:val="0DEA372E"/>
    <w:multiLevelType w:val="multilevel"/>
    <w:tmpl w:val="00000001"/>
    <w:name w:val="HTML-List23345335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6" w15:restartNumberingAfterBreak="0">
    <w:nsid w:val="0DEA3970"/>
    <w:multiLevelType w:val="multilevel"/>
    <w:tmpl w:val="00000001"/>
    <w:name w:val="HTML-List2334539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7" w15:restartNumberingAfterBreak="0">
    <w:nsid w:val="0DEA3BA1"/>
    <w:multiLevelType w:val="multilevel"/>
    <w:tmpl w:val="00000001"/>
    <w:name w:val="HTML-List2334544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8" w15:restartNumberingAfterBreak="0">
    <w:nsid w:val="0DEA3BB1"/>
    <w:multiLevelType w:val="multilevel"/>
    <w:tmpl w:val="00000002"/>
    <w:name w:val="HTML-List23345451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9" w15:restartNumberingAfterBreak="0">
    <w:nsid w:val="0DEA3E6F"/>
    <w:multiLevelType w:val="multilevel"/>
    <w:tmpl w:val="00000001"/>
    <w:name w:val="HTML-List2334552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0" w15:restartNumberingAfterBreak="0">
    <w:nsid w:val="0DEA40C0"/>
    <w:multiLevelType w:val="multilevel"/>
    <w:tmpl w:val="00000001"/>
    <w:name w:val="HTML-List23345580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1" w15:restartNumberingAfterBreak="0">
    <w:nsid w:val="0DEA4301"/>
    <w:multiLevelType w:val="multilevel"/>
    <w:tmpl w:val="00000001"/>
    <w:name w:val="HTML-List23345638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2" w15:restartNumberingAfterBreak="0">
    <w:nsid w:val="0DEA44D5"/>
    <w:multiLevelType w:val="multilevel"/>
    <w:tmpl w:val="00000001"/>
    <w:name w:val="HTML-List23345685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3" w15:restartNumberingAfterBreak="0">
    <w:nsid w:val="0DEA4810"/>
    <w:multiLevelType w:val="multilevel"/>
    <w:tmpl w:val="00000001"/>
    <w:name w:val="HTML-List2334576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4" w15:restartNumberingAfterBreak="0">
    <w:nsid w:val="0DEA4AAF"/>
    <w:multiLevelType w:val="multilevel"/>
    <w:tmpl w:val="00000001"/>
    <w:name w:val="HTML-List23345835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5" w15:restartNumberingAfterBreak="0">
    <w:nsid w:val="0DEA4E09"/>
    <w:multiLevelType w:val="multilevel"/>
    <w:tmpl w:val="00000001"/>
    <w:name w:val="HTML-List2334592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6" w15:restartNumberingAfterBreak="0">
    <w:nsid w:val="0DEA5124"/>
    <w:multiLevelType w:val="multilevel"/>
    <w:tmpl w:val="00000001"/>
    <w:name w:val="HTML-List2334600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7" w15:restartNumberingAfterBreak="0">
    <w:nsid w:val="0DEA547E"/>
    <w:multiLevelType w:val="multilevel"/>
    <w:tmpl w:val="00000001"/>
    <w:name w:val="HTML-List2334608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8" w15:restartNumberingAfterBreak="0">
    <w:nsid w:val="0DEA57A9"/>
    <w:multiLevelType w:val="multilevel"/>
    <w:tmpl w:val="00000001"/>
    <w:name w:val="HTML-List23346167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79" w15:restartNumberingAfterBreak="0">
    <w:nsid w:val="0DEA5AC5"/>
    <w:multiLevelType w:val="multilevel"/>
    <w:tmpl w:val="00000001"/>
    <w:name w:val="HTML-List23346246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0" w15:restartNumberingAfterBreak="0">
    <w:nsid w:val="0DEA5E00"/>
    <w:multiLevelType w:val="multilevel"/>
    <w:tmpl w:val="00000001"/>
    <w:name w:val="HTML-List23346329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1" w15:restartNumberingAfterBreak="0">
    <w:nsid w:val="0DEA611B"/>
    <w:multiLevelType w:val="multilevel"/>
    <w:tmpl w:val="00000001"/>
    <w:name w:val="HTML-List2334640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2" w15:restartNumberingAfterBreak="0">
    <w:nsid w:val="0DEA6447"/>
    <w:multiLevelType w:val="multilevel"/>
    <w:tmpl w:val="00000001"/>
    <w:name w:val="HTML-List23346490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3" w15:restartNumberingAfterBreak="0">
    <w:nsid w:val="0DEA6772"/>
    <w:multiLevelType w:val="multilevel"/>
    <w:tmpl w:val="00000001"/>
    <w:name w:val="HTML-List2334657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4" w15:restartNumberingAfterBreak="0">
    <w:nsid w:val="0DEA6AFB"/>
    <w:multiLevelType w:val="multilevel"/>
    <w:tmpl w:val="00000001"/>
    <w:name w:val="HTML-List2334666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5" w15:restartNumberingAfterBreak="0">
    <w:nsid w:val="0DEA6EC2"/>
    <w:multiLevelType w:val="multilevel"/>
    <w:tmpl w:val="00000001"/>
    <w:name w:val="HTML-List23346758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6" w15:restartNumberingAfterBreak="0">
    <w:nsid w:val="0DEA724B"/>
    <w:multiLevelType w:val="multilevel"/>
    <w:tmpl w:val="00000001"/>
    <w:name w:val="HTML-List2334684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7" w15:restartNumberingAfterBreak="0">
    <w:nsid w:val="0DEA726A"/>
    <w:multiLevelType w:val="multilevel"/>
    <w:tmpl w:val="00000002"/>
    <w:name w:val="HTML-List2334685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8" w15:restartNumberingAfterBreak="0">
    <w:nsid w:val="0DEA7660"/>
    <w:multiLevelType w:val="multilevel"/>
    <w:tmpl w:val="00000001"/>
    <w:name w:val="HTML-List2334695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89" w15:restartNumberingAfterBreak="0">
    <w:nsid w:val="0DEA7A65"/>
    <w:multiLevelType w:val="multilevel"/>
    <w:tmpl w:val="00000001"/>
    <w:name w:val="HTML-List2334705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0" w15:restartNumberingAfterBreak="0">
    <w:nsid w:val="0DEA7E4C"/>
    <w:multiLevelType w:val="multilevel"/>
    <w:tmpl w:val="00000001"/>
    <w:name w:val="HTML-List233471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1" w15:restartNumberingAfterBreak="0">
    <w:nsid w:val="0DEA8251"/>
    <w:multiLevelType w:val="multilevel"/>
    <w:tmpl w:val="00000001"/>
    <w:name w:val="HTML-List23347259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2" w15:restartNumberingAfterBreak="0">
    <w:nsid w:val="0DEA8261"/>
    <w:multiLevelType w:val="multilevel"/>
    <w:tmpl w:val="00000002"/>
    <w:name w:val="HTML-List2334726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3" w15:restartNumberingAfterBreak="0">
    <w:nsid w:val="23A042B5"/>
    <w:multiLevelType w:val="multilevel"/>
    <w:tmpl w:val="00000001"/>
    <w:name w:val="HTML-List59770539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4" w15:restartNumberingAfterBreak="0">
    <w:nsid w:val="23A04B0E"/>
    <w:multiLevelType w:val="multilevel"/>
    <w:tmpl w:val="00000001"/>
    <w:name w:val="HTML-List59770753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5" w15:restartNumberingAfterBreak="0">
    <w:nsid w:val="23A06590"/>
    <w:multiLevelType w:val="multilevel"/>
    <w:tmpl w:val="00000001"/>
    <w:name w:val="HTML-List5977143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6" w15:restartNumberingAfterBreak="0">
    <w:nsid w:val="23A06C35"/>
    <w:multiLevelType w:val="multilevel"/>
    <w:tmpl w:val="00000001"/>
    <w:name w:val="HTML-List5977160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7" w15:restartNumberingAfterBreak="0">
    <w:nsid w:val="23A071A1"/>
    <w:multiLevelType w:val="multilevel"/>
    <w:tmpl w:val="00000001"/>
    <w:name w:val="HTML-List59771740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8" w15:restartNumberingAfterBreak="0">
    <w:nsid w:val="23A07681"/>
    <w:multiLevelType w:val="multilevel"/>
    <w:tmpl w:val="00000001"/>
    <w:name w:val="HTML-List59771865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99" w15:restartNumberingAfterBreak="0">
    <w:nsid w:val="23A079FA"/>
    <w:multiLevelType w:val="multilevel"/>
    <w:tmpl w:val="00000001"/>
    <w:name w:val="HTML-List59771954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0" w15:restartNumberingAfterBreak="0">
    <w:nsid w:val="23A07A0A"/>
    <w:multiLevelType w:val="multilevel"/>
    <w:tmpl w:val="00000002"/>
    <w:name w:val="HTML-List5977195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1" w15:restartNumberingAfterBreak="0">
    <w:nsid w:val="23A07DB2"/>
    <w:multiLevelType w:val="multilevel"/>
    <w:tmpl w:val="00000001"/>
    <w:name w:val="HTML-List5977204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2" w15:restartNumberingAfterBreak="0">
    <w:nsid w:val="23A0836C"/>
    <w:multiLevelType w:val="multilevel"/>
    <w:tmpl w:val="00000001"/>
    <w:name w:val="HTML-List5977219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3" w15:restartNumberingAfterBreak="0">
    <w:nsid w:val="23A0882D"/>
    <w:multiLevelType w:val="multilevel"/>
    <w:tmpl w:val="00000001"/>
    <w:name w:val="HTML-List59772318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4" w15:restartNumberingAfterBreak="0">
    <w:nsid w:val="23A08CFE"/>
    <w:multiLevelType w:val="multilevel"/>
    <w:tmpl w:val="00000001"/>
    <w:name w:val="HTML-List59772441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5" w15:restartNumberingAfterBreak="0">
    <w:nsid w:val="23A091DE"/>
    <w:multiLevelType w:val="multilevel"/>
    <w:tmpl w:val="00000001"/>
    <w:name w:val="HTML-List5977256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6" w15:restartNumberingAfterBreak="0">
    <w:nsid w:val="23A098EF"/>
    <w:multiLevelType w:val="multilevel"/>
    <w:tmpl w:val="00000001"/>
    <w:name w:val="HTML-List597727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7" w15:restartNumberingAfterBreak="0">
    <w:nsid w:val="23A09DB0"/>
    <w:multiLevelType w:val="multilevel"/>
    <w:tmpl w:val="00000001"/>
    <w:name w:val="HTML-List59772868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8" w15:restartNumberingAfterBreak="0">
    <w:nsid w:val="23A0A261"/>
    <w:multiLevelType w:val="multilevel"/>
    <w:tmpl w:val="00000001"/>
    <w:name w:val="HTML-List59772988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09" w15:restartNumberingAfterBreak="0">
    <w:nsid w:val="23A0A741"/>
    <w:multiLevelType w:val="multilevel"/>
    <w:tmpl w:val="00000001"/>
    <w:name w:val="HTML-List59773113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0" w15:restartNumberingAfterBreak="0">
    <w:nsid w:val="23A0AACA"/>
    <w:multiLevelType w:val="multilevel"/>
    <w:tmpl w:val="00000001"/>
    <w:name w:val="HTML-List5977320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1" w15:restartNumberingAfterBreak="0">
    <w:nsid w:val="23A0AE53"/>
    <w:multiLevelType w:val="multilevel"/>
    <w:tmpl w:val="00000001"/>
    <w:name w:val="HTML-List59773294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2" w15:restartNumberingAfterBreak="0">
    <w:nsid w:val="23A0B1CC"/>
    <w:multiLevelType w:val="multilevel"/>
    <w:tmpl w:val="00000001"/>
    <w:name w:val="HTML-List5977338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3" w15:restartNumberingAfterBreak="0">
    <w:nsid w:val="23A0B555"/>
    <w:multiLevelType w:val="multilevel"/>
    <w:tmpl w:val="00000001"/>
    <w:name w:val="HTML-List5977347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4" w15:restartNumberingAfterBreak="0">
    <w:nsid w:val="23A0B8ED"/>
    <w:multiLevelType w:val="multilevel"/>
    <w:tmpl w:val="00000001"/>
    <w:name w:val="HTML-List5977356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5" w15:restartNumberingAfterBreak="0">
    <w:nsid w:val="23A0BCF3"/>
    <w:multiLevelType w:val="multilevel"/>
    <w:tmpl w:val="00000001"/>
    <w:name w:val="HTML-List5977366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6" w15:restartNumberingAfterBreak="0">
    <w:nsid w:val="23A0C09B"/>
    <w:multiLevelType w:val="multilevel"/>
    <w:tmpl w:val="00000001"/>
    <w:name w:val="HTML-List59773762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7" w15:restartNumberingAfterBreak="0">
    <w:nsid w:val="23A0C55C"/>
    <w:multiLevelType w:val="multilevel"/>
    <w:tmpl w:val="00000001"/>
    <w:name w:val="HTML-List59773884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8" w15:restartNumberingAfterBreak="0">
    <w:nsid w:val="23A0C56B"/>
    <w:multiLevelType w:val="multilevel"/>
    <w:tmpl w:val="00000002"/>
    <w:name w:val="HTML-List5977388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19" w15:restartNumberingAfterBreak="0">
    <w:nsid w:val="23A0C980"/>
    <w:multiLevelType w:val="multilevel"/>
    <w:tmpl w:val="00000001"/>
    <w:name w:val="HTML-List5977399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0" w15:restartNumberingAfterBreak="0">
    <w:nsid w:val="23A0CE41"/>
    <w:multiLevelType w:val="multilevel"/>
    <w:tmpl w:val="00000001"/>
    <w:name w:val="HTML-List59774112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1" w15:restartNumberingAfterBreak="0">
    <w:nsid w:val="23A0D2F2"/>
    <w:multiLevelType w:val="multilevel"/>
    <w:tmpl w:val="00000001"/>
    <w:name w:val="HTML-List59774232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2" w15:restartNumberingAfterBreak="0">
    <w:nsid w:val="23A0D302"/>
    <w:multiLevelType w:val="multilevel"/>
    <w:tmpl w:val="00000002"/>
    <w:name w:val="HTML-List5977423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3" w15:restartNumberingAfterBreak="0">
    <w:nsid w:val="23A0D7C3"/>
    <w:multiLevelType w:val="multilevel"/>
    <w:tmpl w:val="00000001"/>
    <w:name w:val="HTML-List5977435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4" w15:restartNumberingAfterBreak="0">
    <w:nsid w:val="23A0DE19"/>
    <w:multiLevelType w:val="multilevel"/>
    <w:tmpl w:val="00000001"/>
    <w:name w:val="HTML-List5977451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5" w15:restartNumberingAfterBreak="0">
    <w:nsid w:val="23A0E357"/>
    <w:multiLevelType w:val="multilevel"/>
    <w:tmpl w:val="00000001"/>
    <w:name w:val="HTML-List5977465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6" w15:restartNumberingAfterBreak="0">
    <w:nsid w:val="23A0E837"/>
    <w:multiLevelType w:val="multilevel"/>
    <w:tmpl w:val="00000001"/>
    <w:name w:val="HTML-List5977477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7" w15:restartNumberingAfterBreak="0">
    <w:nsid w:val="23A0EDA3"/>
    <w:multiLevelType w:val="multilevel"/>
    <w:tmpl w:val="00000001"/>
    <w:name w:val="HTML-List5977491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8" w15:restartNumberingAfterBreak="0">
    <w:nsid w:val="23A0F8CA"/>
    <w:multiLevelType w:val="multilevel"/>
    <w:tmpl w:val="00000001"/>
    <w:name w:val="HTML-List59775201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29" w15:restartNumberingAfterBreak="0">
    <w:nsid w:val="23A0FCDF"/>
    <w:multiLevelType w:val="multilevel"/>
    <w:tmpl w:val="00000001"/>
    <w:name w:val="HTML-List59775305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0" w15:restartNumberingAfterBreak="0">
    <w:nsid w:val="23A10104"/>
    <w:multiLevelType w:val="multilevel"/>
    <w:tmpl w:val="00000001"/>
    <w:name w:val="HTML-List59775411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1" w15:restartNumberingAfterBreak="0">
    <w:nsid w:val="23A107B8"/>
    <w:multiLevelType w:val="multilevel"/>
    <w:tmpl w:val="00000001"/>
    <w:name w:val="HTML-List59775583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2" w15:restartNumberingAfterBreak="0">
    <w:nsid w:val="23A10FB4"/>
    <w:multiLevelType w:val="multilevel"/>
    <w:tmpl w:val="00000001"/>
    <w:name w:val="HTML-List5977578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3" w15:restartNumberingAfterBreak="0">
    <w:nsid w:val="23A11649"/>
    <w:multiLevelType w:val="multilevel"/>
    <w:tmpl w:val="00000001"/>
    <w:name w:val="HTML-List59775956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4" w15:restartNumberingAfterBreak="0">
    <w:nsid w:val="23A11A5E"/>
    <w:multiLevelType w:val="multilevel"/>
    <w:tmpl w:val="00000001"/>
    <w:name w:val="HTML-List5977606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5" w15:restartNumberingAfterBreak="0">
    <w:nsid w:val="23A11E83"/>
    <w:multiLevelType w:val="multilevel"/>
    <w:tmpl w:val="00000001"/>
    <w:name w:val="HTML-List59776166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6" w15:restartNumberingAfterBreak="0">
    <w:nsid w:val="23A12546"/>
    <w:multiLevelType w:val="multilevel"/>
    <w:tmpl w:val="00000001"/>
    <w:name w:val="HTML-List59776339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7" w15:restartNumberingAfterBreak="0">
    <w:nsid w:val="23A12A07"/>
    <w:multiLevelType w:val="multilevel"/>
    <w:tmpl w:val="00000001"/>
    <w:name w:val="HTML-List59776461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8" w15:restartNumberingAfterBreak="0">
    <w:nsid w:val="23A12EF7"/>
    <w:multiLevelType w:val="multilevel"/>
    <w:tmpl w:val="00000001"/>
    <w:name w:val="HTML-List59776587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39" w15:restartNumberingAfterBreak="0">
    <w:nsid w:val="23A134E0"/>
    <w:multiLevelType w:val="multilevel"/>
    <w:tmpl w:val="00000001"/>
    <w:name w:val="HTML-List59776739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0" w15:restartNumberingAfterBreak="0">
    <w:nsid w:val="23A13A3D"/>
    <w:multiLevelType w:val="multilevel"/>
    <w:tmpl w:val="00000001"/>
    <w:name w:val="HTML-List5977687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1" w15:restartNumberingAfterBreak="0">
    <w:nsid w:val="23A1413F"/>
    <w:multiLevelType w:val="multilevel"/>
    <w:tmpl w:val="00000001"/>
    <w:name w:val="HTML-List59777055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2" w15:restartNumberingAfterBreak="0">
    <w:nsid w:val="23A1460F"/>
    <w:multiLevelType w:val="multilevel"/>
    <w:tmpl w:val="00000001"/>
    <w:name w:val="HTML-List59777179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3" w15:restartNumberingAfterBreak="0">
    <w:nsid w:val="23A1461F"/>
    <w:multiLevelType w:val="multilevel"/>
    <w:tmpl w:val="00000004"/>
    <w:name w:val="HTML-List59777180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4" w15:restartNumberingAfterBreak="0">
    <w:nsid w:val="23A14BBA"/>
    <w:multiLevelType w:val="multilevel"/>
    <w:tmpl w:val="00000001"/>
    <w:name w:val="HTML-List5977732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5" w15:restartNumberingAfterBreak="0">
    <w:nsid w:val="23A1508A"/>
    <w:multiLevelType w:val="multilevel"/>
    <w:tmpl w:val="00000001"/>
    <w:name w:val="HTML-List5977744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6" w15:restartNumberingAfterBreak="0">
    <w:nsid w:val="23A1574E"/>
    <w:multiLevelType w:val="multilevel"/>
    <w:tmpl w:val="00000001"/>
    <w:name w:val="HTML-List5977762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7" w15:restartNumberingAfterBreak="0">
    <w:nsid w:val="23A15C5D"/>
    <w:multiLevelType w:val="multilevel"/>
    <w:tmpl w:val="00000001"/>
    <w:name w:val="HTML-List59777750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8" w15:restartNumberingAfterBreak="0">
    <w:nsid w:val="23A161E8"/>
    <w:multiLevelType w:val="multilevel"/>
    <w:tmpl w:val="00000001"/>
    <w:name w:val="HTML-List59777892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49" w15:restartNumberingAfterBreak="0">
    <w:nsid w:val="23A16581"/>
    <w:multiLevelType w:val="multilevel"/>
    <w:tmpl w:val="00000001"/>
    <w:name w:val="HTML-List59777984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0" w15:restartNumberingAfterBreak="0">
    <w:nsid w:val="23A16909"/>
    <w:multiLevelType w:val="multilevel"/>
    <w:tmpl w:val="00000001"/>
    <w:name w:val="HTML-List59778074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1" w15:restartNumberingAfterBreak="0">
    <w:nsid w:val="23A16E66"/>
    <w:multiLevelType w:val="multilevel"/>
    <w:tmpl w:val="00000001"/>
    <w:name w:val="HTML-List59778211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2" w15:restartNumberingAfterBreak="0">
    <w:nsid w:val="23A17308"/>
    <w:multiLevelType w:val="multilevel"/>
    <w:tmpl w:val="00000001"/>
    <w:name w:val="HTML-List59778330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3" w15:restartNumberingAfterBreak="0">
    <w:nsid w:val="23A1772D"/>
    <w:multiLevelType w:val="multilevel"/>
    <w:tmpl w:val="00000001"/>
    <w:name w:val="HTML-List597784365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4" w15:restartNumberingAfterBreak="0">
    <w:nsid w:val="23A17D83"/>
    <w:multiLevelType w:val="multilevel"/>
    <w:tmpl w:val="00000001"/>
    <w:name w:val="HTML-List59778598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5" w15:restartNumberingAfterBreak="0">
    <w:nsid w:val="23A188AA"/>
    <w:multiLevelType w:val="multilevel"/>
    <w:tmpl w:val="00000001"/>
    <w:name w:val="HTML-List59778884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6" w15:restartNumberingAfterBreak="0">
    <w:nsid w:val="23A18E36"/>
    <w:multiLevelType w:val="multilevel"/>
    <w:tmpl w:val="00000001"/>
    <w:name w:val="HTML-List59779026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7" w15:restartNumberingAfterBreak="0">
    <w:nsid w:val="23A1926A"/>
    <w:multiLevelType w:val="multilevel"/>
    <w:tmpl w:val="00000001"/>
    <w:name w:val="HTML-List597791338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8" w15:restartNumberingAfterBreak="0">
    <w:nsid w:val="23A19AE2"/>
    <w:multiLevelType w:val="multilevel"/>
    <w:tmpl w:val="00000001"/>
    <w:name w:val="HTML-List59779350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59" w15:restartNumberingAfterBreak="0">
    <w:nsid w:val="23A19F74"/>
    <w:multiLevelType w:val="multilevel"/>
    <w:tmpl w:val="00000001"/>
    <w:name w:val="HTML-List59779467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0" w15:restartNumberingAfterBreak="0">
    <w:nsid w:val="23A1A6D4"/>
    <w:multiLevelType w:val="multilevel"/>
    <w:tmpl w:val="00000001"/>
    <w:name w:val="HTML-List59779656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1" w15:restartNumberingAfterBreak="0">
    <w:nsid w:val="23A1AE24"/>
    <w:multiLevelType w:val="multilevel"/>
    <w:tmpl w:val="00000001"/>
    <w:name w:val="HTML-List597798436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2" w15:restartNumberingAfterBreak="0">
    <w:nsid w:val="23A1B48A"/>
    <w:multiLevelType w:val="multilevel"/>
    <w:tmpl w:val="00000001"/>
    <w:name w:val="HTML-List597800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3" w15:restartNumberingAfterBreak="0">
    <w:nsid w:val="23A1BAF0"/>
    <w:multiLevelType w:val="multilevel"/>
    <w:tmpl w:val="00000001"/>
    <w:name w:val="HTML-List59780171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4" w15:restartNumberingAfterBreak="0">
    <w:nsid w:val="23A1C137"/>
    <w:multiLevelType w:val="multilevel"/>
    <w:tmpl w:val="00000001"/>
    <w:name w:val="HTML-List59780331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5" w15:restartNumberingAfterBreak="0">
    <w:nsid w:val="23A1C75E"/>
    <w:multiLevelType w:val="multilevel"/>
    <w:tmpl w:val="00000001"/>
    <w:name w:val="HTML-List59780489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6" w15:restartNumberingAfterBreak="0">
    <w:nsid w:val="23A1CF0C"/>
    <w:multiLevelType w:val="multilevel"/>
    <w:tmpl w:val="00000001"/>
    <w:name w:val="HTML-List59780686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7" w15:restartNumberingAfterBreak="0">
    <w:nsid w:val="23A1D562"/>
    <w:multiLevelType w:val="multilevel"/>
    <w:tmpl w:val="00000001"/>
    <w:name w:val="HTML-List597808482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8" w15:restartNumberingAfterBreak="0">
    <w:nsid w:val="23A1DB9A"/>
    <w:multiLevelType w:val="multilevel"/>
    <w:tmpl w:val="00000001"/>
    <w:name w:val="HTML-List597810074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69" w15:restartNumberingAfterBreak="0">
    <w:nsid w:val="23A1E21F"/>
    <w:multiLevelType w:val="multilevel"/>
    <w:tmpl w:val="00000001"/>
    <w:name w:val="HTML-List597811743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0" w15:restartNumberingAfterBreak="0">
    <w:nsid w:val="23A1E8F2"/>
    <w:multiLevelType w:val="multilevel"/>
    <w:tmpl w:val="00000001"/>
    <w:name w:val="HTML-List59781349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1" w15:restartNumberingAfterBreak="0">
    <w:nsid w:val="23A1F0AF"/>
    <w:multiLevelType w:val="multilevel"/>
    <w:tmpl w:val="00000001"/>
    <w:name w:val="HTML-List59781547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2" w15:restartNumberingAfterBreak="0">
    <w:nsid w:val="23A1F9B4"/>
    <w:multiLevelType w:val="multilevel"/>
    <w:tmpl w:val="00000001"/>
    <w:name w:val="HTML-List597817780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3" w15:restartNumberingAfterBreak="0">
    <w:nsid w:val="23A201BF"/>
    <w:multiLevelType w:val="multilevel"/>
    <w:tmpl w:val="00000001"/>
    <w:name w:val="HTML-List597819839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4" w15:restartNumberingAfterBreak="0">
    <w:nsid w:val="23A20825"/>
    <w:multiLevelType w:val="multilevel"/>
    <w:tmpl w:val="00000001"/>
    <w:name w:val="HTML-List597821477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5" w15:restartNumberingAfterBreak="0">
    <w:nsid w:val="23A20E9B"/>
    <w:multiLevelType w:val="multilevel"/>
    <w:tmpl w:val="00000001"/>
    <w:name w:val="HTML-List59782313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2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76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7" w15:restartNumberingAfterBreak="0">
    <w:nsid w:val="5CA91A8C"/>
    <w:multiLevelType w:val="multilevel"/>
    <w:tmpl w:val="0D9EB4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</w:rPr>
    </w:lvl>
    <w:lvl w:ilvl="1">
      <w:start w:val="4"/>
      <w:numFmt w:val="decimal"/>
      <w:lvlText w:val="%1. 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2495" w:hanging="1775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78" w15:restartNumberingAfterBreak="0">
    <w:nsid w:val="659608D5"/>
    <w:multiLevelType w:val="hybridMultilevel"/>
    <w:tmpl w:val="33303328"/>
    <w:lvl w:ilvl="0" w:tplc="022A4D5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779" w15:restartNumberingAfterBreak="0">
    <w:nsid w:val="7D881A94"/>
    <w:multiLevelType w:val="multilevel"/>
    <w:tmpl w:val="713C9A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77"/>
  </w:num>
  <w:num w:numId="4">
    <w:abstractNumId w:val="779"/>
  </w:num>
  <w:num w:numId="5">
    <w:abstractNumId w:val="778"/>
  </w:num>
  <w:num w:numId="6">
    <w:abstractNumId w:val="307"/>
  </w:num>
  <w:num w:numId="7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9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2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2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2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2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2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550"/>
  </w:num>
  <w:num w:numId="160">
    <w:abstractNumId w:val="551"/>
  </w:num>
  <w:num w:numId="161">
    <w:abstractNumId w:val="552"/>
  </w:num>
  <w:num w:numId="162">
    <w:abstractNumId w:val="779"/>
  </w:num>
  <w:num w:numId="163">
    <w:abstractNumId w:val="779"/>
  </w:num>
  <w:numIdMacAtCleanup w:val="1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AC"/>
    <w:rsid w:val="00000CA4"/>
    <w:rsid w:val="00001E53"/>
    <w:rsid w:val="00006274"/>
    <w:rsid w:val="000105A6"/>
    <w:rsid w:val="000120B5"/>
    <w:rsid w:val="00012706"/>
    <w:rsid w:val="00016460"/>
    <w:rsid w:val="00017066"/>
    <w:rsid w:val="00020B9D"/>
    <w:rsid w:val="00020CD3"/>
    <w:rsid w:val="00020EAC"/>
    <w:rsid w:val="000216C6"/>
    <w:rsid w:val="00021A92"/>
    <w:rsid w:val="00021AD8"/>
    <w:rsid w:val="00023851"/>
    <w:rsid w:val="00024683"/>
    <w:rsid w:val="0002568D"/>
    <w:rsid w:val="00025976"/>
    <w:rsid w:val="000263F4"/>
    <w:rsid w:val="00032B4F"/>
    <w:rsid w:val="00033B2B"/>
    <w:rsid w:val="0003428D"/>
    <w:rsid w:val="000369A5"/>
    <w:rsid w:val="00036AAE"/>
    <w:rsid w:val="00036E32"/>
    <w:rsid w:val="000411D0"/>
    <w:rsid w:val="00047223"/>
    <w:rsid w:val="000503D3"/>
    <w:rsid w:val="00054E33"/>
    <w:rsid w:val="00054E57"/>
    <w:rsid w:val="00056020"/>
    <w:rsid w:val="00056C54"/>
    <w:rsid w:val="0005796F"/>
    <w:rsid w:val="00057E80"/>
    <w:rsid w:val="000604EC"/>
    <w:rsid w:val="00061974"/>
    <w:rsid w:val="000619BE"/>
    <w:rsid w:val="00061F86"/>
    <w:rsid w:val="00064F0B"/>
    <w:rsid w:val="000650DA"/>
    <w:rsid w:val="00067676"/>
    <w:rsid w:val="000678A5"/>
    <w:rsid w:val="000720D3"/>
    <w:rsid w:val="000754FD"/>
    <w:rsid w:val="00076DB2"/>
    <w:rsid w:val="00082218"/>
    <w:rsid w:val="00082C32"/>
    <w:rsid w:val="000846D0"/>
    <w:rsid w:val="00084979"/>
    <w:rsid w:val="00087062"/>
    <w:rsid w:val="000913B2"/>
    <w:rsid w:val="00091FE1"/>
    <w:rsid w:val="00092A2C"/>
    <w:rsid w:val="00096DB2"/>
    <w:rsid w:val="0009707D"/>
    <w:rsid w:val="000A1CF9"/>
    <w:rsid w:val="000A3D64"/>
    <w:rsid w:val="000A3E21"/>
    <w:rsid w:val="000A4FAD"/>
    <w:rsid w:val="000A53C1"/>
    <w:rsid w:val="000A6675"/>
    <w:rsid w:val="000A67E7"/>
    <w:rsid w:val="000A729A"/>
    <w:rsid w:val="000B1633"/>
    <w:rsid w:val="000B5098"/>
    <w:rsid w:val="000B6080"/>
    <w:rsid w:val="000B6CDC"/>
    <w:rsid w:val="000C0850"/>
    <w:rsid w:val="000C31A7"/>
    <w:rsid w:val="000C79BA"/>
    <w:rsid w:val="000D1250"/>
    <w:rsid w:val="000D29C7"/>
    <w:rsid w:val="000D2B92"/>
    <w:rsid w:val="000D3822"/>
    <w:rsid w:val="000D5140"/>
    <w:rsid w:val="000D5D72"/>
    <w:rsid w:val="000D657A"/>
    <w:rsid w:val="000E3D99"/>
    <w:rsid w:val="000E4AAB"/>
    <w:rsid w:val="000E4D6E"/>
    <w:rsid w:val="000E6EA0"/>
    <w:rsid w:val="000F21F5"/>
    <w:rsid w:val="000F33E9"/>
    <w:rsid w:val="000F4D0C"/>
    <w:rsid w:val="000F56CA"/>
    <w:rsid w:val="00100DB1"/>
    <w:rsid w:val="00101E5D"/>
    <w:rsid w:val="00103FF8"/>
    <w:rsid w:val="00105E27"/>
    <w:rsid w:val="00106FDA"/>
    <w:rsid w:val="00107C9A"/>
    <w:rsid w:val="00110E64"/>
    <w:rsid w:val="00114A4C"/>
    <w:rsid w:val="00115168"/>
    <w:rsid w:val="001152E3"/>
    <w:rsid w:val="001216CA"/>
    <w:rsid w:val="00121F92"/>
    <w:rsid w:val="00122346"/>
    <w:rsid w:val="001227B7"/>
    <w:rsid w:val="001243EF"/>
    <w:rsid w:val="00124C05"/>
    <w:rsid w:val="00124EB3"/>
    <w:rsid w:val="00125E18"/>
    <w:rsid w:val="00126055"/>
    <w:rsid w:val="001274BA"/>
    <w:rsid w:val="00127BBD"/>
    <w:rsid w:val="001320A3"/>
    <w:rsid w:val="0013469B"/>
    <w:rsid w:val="00134C86"/>
    <w:rsid w:val="00136590"/>
    <w:rsid w:val="00136BCB"/>
    <w:rsid w:val="00136C2A"/>
    <w:rsid w:val="00137A48"/>
    <w:rsid w:val="00141672"/>
    <w:rsid w:val="00145379"/>
    <w:rsid w:val="001473AC"/>
    <w:rsid w:val="00147469"/>
    <w:rsid w:val="00150CD1"/>
    <w:rsid w:val="00151BE6"/>
    <w:rsid w:val="00155D12"/>
    <w:rsid w:val="00156477"/>
    <w:rsid w:val="00157395"/>
    <w:rsid w:val="00160589"/>
    <w:rsid w:val="00161558"/>
    <w:rsid w:val="00161DAD"/>
    <w:rsid w:val="00162771"/>
    <w:rsid w:val="00163C0E"/>
    <w:rsid w:val="00166129"/>
    <w:rsid w:val="00171945"/>
    <w:rsid w:val="00171C8E"/>
    <w:rsid w:val="001746F5"/>
    <w:rsid w:val="00177C9F"/>
    <w:rsid w:val="0018159E"/>
    <w:rsid w:val="00181E70"/>
    <w:rsid w:val="00185085"/>
    <w:rsid w:val="001857DD"/>
    <w:rsid w:val="00186B2F"/>
    <w:rsid w:val="00190879"/>
    <w:rsid w:val="0019107F"/>
    <w:rsid w:val="00191EAD"/>
    <w:rsid w:val="00191F8D"/>
    <w:rsid w:val="00194BE3"/>
    <w:rsid w:val="001950A3"/>
    <w:rsid w:val="001A15CE"/>
    <w:rsid w:val="001A6859"/>
    <w:rsid w:val="001A7522"/>
    <w:rsid w:val="001A7C8C"/>
    <w:rsid w:val="001B0AE2"/>
    <w:rsid w:val="001B1591"/>
    <w:rsid w:val="001B1F37"/>
    <w:rsid w:val="001B2344"/>
    <w:rsid w:val="001B2CFE"/>
    <w:rsid w:val="001B3854"/>
    <w:rsid w:val="001B4151"/>
    <w:rsid w:val="001B5C5C"/>
    <w:rsid w:val="001B66B9"/>
    <w:rsid w:val="001B7348"/>
    <w:rsid w:val="001B7D98"/>
    <w:rsid w:val="001C09C7"/>
    <w:rsid w:val="001C3785"/>
    <w:rsid w:val="001C4559"/>
    <w:rsid w:val="001C4B0F"/>
    <w:rsid w:val="001C6FC5"/>
    <w:rsid w:val="001D1730"/>
    <w:rsid w:val="001D4C53"/>
    <w:rsid w:val="001D4FB9"/>
    <w:rsid w:val="001E3812"/>
    <w:rsid w:val="001E4BF1"/>
    <w:rsid w:val="001E730B"/>
    <w:rsid w:val="001F21C7"/>
    <w:rsid w:val="001F4755"/>
    <w:rsid w:val="001F77B0"/>
    <w:rsid w:val="001F79F0"/>
    <w:rsid w:val="00203F63"/>
    <w:rsid w:val="00205BED"/>
    <w:rsid w:val="00207C05"/>
    <w:rsid w:val="00210E7E"/>
    <w:rsid w:val="00213592"/>
    <w:rsid w:val="002135F2"/>
    <w:rsid w:val="0021469D"/>
    <w:rsid w:val="00216322"/>
    <w:rsid w:val="00220906"/>
    <w:rsid w:val="00220B1F"/>
    <w:rsid w:val="00221AD1"/>
    <w:rsid w:val="00221E6A"/>
    <w:rsid w:val="0022679A"/>
    <w:rsid w:val="00227C81"/>
    <w:rsid w:val="00227EB5"/>
    <w:rsid w:val="00230D8F"/>
    <w:rsid w:val="00231488"/>
    <w:rsid w:val="00231C84"/>
    <w:rsid w:val="00232DF0"/>
    <w:rsid w:val="002331C8"/>
    <w:rsid w:val="0023358A"/>
    <w:rsid w:val="00241636"/>
    <w:rsid w:val="0024515B"/>
    <w:rsid w:val="00245BBE"/>
    <w:rsid w:val="002467A5"/>
    <w:rsid w:val="00246CC3"/>
    <w:rsid w:val="00252AF2"/>
    <w:rsid w:val="0025558C"/>
    <w:rsid w:val="00257815"/>
    <w:rsid w:val="002624FE"/>
    <w:rsid w:val="00262E72"/>
    <w:rsid w:val="00262F72"/>
    <w:rsid w:val="00264C59"/>
    <w:rsid w:val="00266129"/>
    <w:rsid w:val="00273FF0"/>
    <w:rsid w:val="0027603B"/>
    <w:rsid w:val="002775F6"/>
    <w:rsid w:val="00277921"/>
    <w:rsid w:val="00280092"/>
    <w:rsid w:val="002812F2"/>
    <w:rsid w:val="00281918"/>
    <w:rsid w:val="00281ACA"/>
    <w:rsid w:val="00281AE3"/>
    <w:rsid w:val="00283956"/>
    <w:rsid w:val="00284D00"/>
    <w:rsid w:val="002859DC"/>
    <w:rsid w:val="00285E81"/>
    <w:rsid w:val="00285F43"/>
    <w:rsid w:val="00292BA2"/>
    <w:rsid w:val="0029321A"/>
    <w:rsid w:val="00293538"/>
    <w:rsid w:val="0029482E"/>
    <w:rsid w:val="002A3143"/>
    <w:rsid w:val="002A61C1"/>
    <w:rsid w:val="002A6612"/>
    <w:rsid w:val="002A7893"/>
    <w:rsid w:val="002B2851"/>
    <w:rsid w:val="002B6BC8"/>
    <w:rsid w:val="002C10F3"/>
    <w:rsid w:val="002C2434"/>
    <w:rsid w:val="002C69FA"/>
    <w:rsid w:val="002C6B21"/>
    <w:rsid w:val="002C6C53"/>
    <w:rsid w:val="002C7C18"/>
    <w:rsid w:val="002D00AA"/>
    <w:rsid w:val="002D22CE"/>
    <w:rsid w:val="002D5996"/>
    <w:rsid w:val="002D671B"/>
    <w:rsid w:val="002D6829"/>
    <w:rsid w:val="002D7184"/>
    <w:rsid w:val="002D7236"/>
    <w:rsid w:val="002E6758"/>
    <w:rsid w:val="002F3B2C"/>
    <w:rsid w:val="002F4445"/>
    <w:rsid w:val="002F492F"/>
    <w:rsid w:val="003007DF"/>
    <w:rsid w:val="00302DD7"/>
    <w:rsid w:val="00303F31"/>
    <w:rsid w:val="003046E9"/>
    <w:rsid w:val="00305552"/>
    <w:rsid w:val="00306647"/>
    <w:rsid w:val="00310DCD"/>
    <w:rsid w:val="003125D5"/>
    <w:rsid w:val="0031497C"/>
    <w:rsid w:val="00317C1B"/>
    <w:rsid w:val="003227DF"/>
    <w:rsid w:val="0032383D"/>
    <w:rsid w:val="00324E03"/>
    <w:rsid w:val="00324FF4"/>
    <w:rsid w:val="00325593"/>
    <w:rsid w:val="00326998"/>
    <w:rsid w:val="003311EC"/>
    <w:rsid w:val="003331B4"/>
    <w:rsid w:val="003338B4"/>
    <w:rsid w:val="00343DF0"/>
    <w:rsid w:val="00344D65"/>
    <w:rsid w:val="00345BE9"/>
    <w:rsid w:val="00345CAC"/>
    <w:rsid w:val="00346AF2"/>
    <w:rsid w:val="0035187D"/>
    <w:rsid w:val="00353540"/>
    <w:rsid w:val="00353A80"/>
    <w:rsid w:val="003559C6"/>
    <w:rsid w:val="00355BCB"/>
    <w:rsid w:val="00355D75"/>
    <w:rsid w:val="00356FBA"/>
    <w:rsid w:val="00365547"/>
    <w:rsid w:val="003657BC"/>
    <w:rsid w:val="00366BC5"/>
    <w:rsid w:val="00370130"/>
    <w:rsid w:val="0037362F"/>
    <w:rsid w:val="00374121"/>
    <w:rsid w:val="0037450D"/>
    <w:rsid w:val="00376B7F"/>
    <w:rsid w:val="0038020A"/>
    <w:rsid w:val="00382189"/>
    <w:rsid w:val="00383FBD"/>
    <w:rsid w:val="003841A5"/>
    <w:rsid w:val="00385463"/>
    <w:rsid w:val="00385C67"/>
    <w:rsid w:val="0039133F"/>
    <w:rsid w:val="003A11BD"/>
    <w:rsid w:val="003A1C7C"/>
    <w:rsid w:val="003A58B5"/>
    <w:rsid w:val="003A6B6E"/>
    <w:rsid w:val="003A7C7D"/>
    <w:rsid w:val="003B1BA1"/>
    <w:rsid w:val="003B32A0"/>
    <w:rsid w:val="003C0FAB"/>
    <w:rsid w:val="003C2E9B"/>
    <w:rsid w:val="003C39B3"/>
    <w:rsid w:val="003C7DE4"/>
    <w:rsid w:val="003D2A3F"/>
    <w:rsid w:val="003D30E0"/>
    <w:rsid w:val="003D615F"/>
    <w:rsid w:val="003D6950"/>
    <w:rsid w:val="003E1017"/>
    <w:rsid w:val="003E188C"/>
    <w:rsid w:val="003E1F52"/>
    <w:rsid w:val="003E237A"/>
    <w:rsid w:val="003E3D16"/>
    <w:rsid w:val="003E5053"/>
    <w:rsid w:val="003E6958"/>
    <w:rsid w:val="003E6AB3"/>
    <w:rsid w:val="003F0908"/>
    <w:rsid w:val="003F3934"/>
    <w:rsid w:val="003F68E3"/>
    <w:rsid w:val="00400778"/>
    <w:rsid w:val="004008FD"/>
    <w:rsid w:val="00403091"/>
    <w:rsid w:val="00403BC6"/>
    <w:rsid w:val="00405C5A"/>
    <w:rsid w:val="0040765E"/>
    <w:rsid w:val="00410BCC"/>
    <w:rsid w:val="00411D4F"/>
    <w:rsid w:val="004121A2"/>
    <w:rsid w:val="00412690"/>
    <w:rsid w:val="004130DA"/>
    <w:rsid w:val="00415933"/>
    <w:rsid w:val="00416957"/>
    <w:rsid w:val="00416A93"/>
    <w:rsid w:val="004178D4"/>
    <w:rsid w:val="00420547"/>
    <w:rsid w:val="00421F4A"/>
    <w:rsid w:val="00423E97"/>
    <w:rsid w:val="00424184"/>
    <w:rsid w:val="0042691A"/>
    <w:rsid w:val="004271F8"/>
    <w:rsid w:val="004348FD"/>
    <w:rsid w:val="00435770"/>
    <w:rsid w:val="00440AE2"/>
    <w:rsid w:val="00441F7B"/>
    <w:rsid w:val="00443A97"/>
    <w:rsid w:val="00450A65"/>
    <w:rsid w:val="0045360D"/>
    <w:rsid w:val="0045431F"/>
    <w:rsid w:val="00455988"/>
    <w:rsid w:val="00455D29"/>
    <w:rsid w:val="00456B4F"/>
    <w:rsid w:val="004576A9"/>
    <w:rsid w:val="00465252"/>
    <w:rsid w:val="00465324"/>
    <w:rsid w:val="00465DFB"/>
    <w:rsid w:val="00466111"/>
    <w:rsid w:val="00467910"/>
    <w:rsid w:val="00467E6B"/>
    <w:rsid w:val="0047064B"/>
    <w:rsid w:val="0047167F"/>
    <w:rsid w:val="0047230B"/>
    <w:rsid w:val="00473F80"/>
    <w:rsid w:val="00474B38"/>
    <w:rsid w:val="00474E62"/>
    <w:rsid w:val="0047533E"/>
    <w:rsid w:val="0047732A"/>
    <w:rsid w:val="004800A1"/>
    <w:rsid w:val="00486BC1"/>
    <w:rsid w:val="004918EF"/>
    <w:rsid w:val="00492FEB"/>
    <w:rsid w:val="0049342D"/>
    <w:rsid w:val="004937BD"/>
    <w:rsid w:val="004943A8"/>
    <w:rsid w:val="004949ED"/>
    <w:rsid w:val="004959FB"/>
    <w:rsid w:val="00495BB4"/>
    <w:rsid w:val="004964EE"/>
    <w:rsid w:val="004A1EC5"/>
    <w:rsid w:val="004A67CD"/>
    <w:rsid w:val="004B2EF1"/>
    <w:rsid w:val="004B352D"/>
    <w:rsid w:val="004B51AF"/>
    <w:rsid w:val="004B6100"/>
    <w:rsid w:val="004B69F8"/>
    <w:rsid w:val="004B6BEC"/>
    <w:rsid w:val="004C690D"/>
    <w:rsid w:val="004D1091"/>
    <w:rsid w:val="004D1380"/>
    <w:rsid w:val="004D446F"/>
    <w:rsid w:val="004E0101"/>
    <w:rsid w:val="004E2017"/>
    <w:rsid w:val="004E38FF"/>
    <w:rsid w:val="004E5F04"/>
    <w:rsid w:val="004E76F4"/>
    <w:rsid w:val="004E7C55"/>
    <w:rsid w:val="004F0088"/>
    <w:rsid w:val="004F1676"/>
    <w:rsid w:val="004F1B6C"/>
    <w:rsid w:val="004F3198"/>
    <w:rsid w:val="004F3812"/>
    <w:rsid w:val="004F4107"/>
    <w:rsid w:val="00506EE7"/>
    <w:rsid w:val="00510055"/>
    <w:rsid w:val="00516A9F"/>
    <w:rsid w:val="005218C3"/>
    <w:rsid w:val="005257C0"/>
    <w:rsid w:val="00526269"/>
    <w:rsid w:val="00527212"/>
    <w:rsid w:val="00534FB3"/>
    <w:rsid w:val="0053657B"/>
    <w:rsid w:val="00537770"/>
    <w:rsid w:val="00540BF6"/>
    <w:rsid w:val="0054192A"/>
    <w:rsid w:val="00541A09"/>
    <w:rsid w:val="00542007"/>
    <w:rsid w:val="0054229B"/>
    <w:rsid w:val="0054309B"/>
    <w:rsid w:val="0054339B"/>
    <w:rsid w:val="005433DC"/>
    <w:rsid w:val="00543742"/>
    <w:rsid w:val="00544D66"/>
    <w:rsid w:val="00545536"/>
    <w:rsid w:val="005501FF"/>
    <w:rsid w:val="00550BAC"/>
    <w:rsid w:val="005511AD"/>
    <w:rsid w:val="00552D1B"/>
    <w:rsid w:val="00555FBD"/>
    <w:rsid w:val="00561887"/>
    <w:rsid w:val="00564567"/>
    <w:rsid w:val="00570F25"/>
    <w:rsid w:val="00573D91"/>
    <w:rsid w:val="0057598D"/>
    <w:rsid w:val="00577DB5"/>
    <w:rsid w:val="0058112C"/>
    <w:rsid w:val="00583122"/>
    <w:rsid w:val="00583337"/>
    <w:rsid w:val="0058338F"/>
    <w:rsid w:val="00583AE8"/>
    <w:rsid w:val="00584215"/>
    <w:rsid w:val="00590D32"/>
    <w:rsid w:val="0059418B"/>
    <w:rsid w:val="00596B3B"/>
    <w:rsid w:val="00597A9F"/>
    <w:rsid w:val="005A4584"/>
    <w:rsid w:val="005A6E8E"/>
    <w:rsid w:val="005B170A"/>
    <w:rsid w:val="005B1DD2"/>
    <w:rsid w:val="005B25C8"/>
    <w:rsid w:val="005B3654"/>
    <w:rsid w:val="005B4340"/>
    <w:rsid w:val="005B4C90"/>
    <w:rsid w:val="005B58B7"/>
    <w:rsid w:val="005B615B"/>
    <w:rsid w:val="005C1CE4"/>
    <w:rsid w:val="005C1FE1"/>
    <w:rsid w:val="005C260C"/>
    <w:rsid w:val="005C2D85"/>
    <w:rsid w:val="005C567B"/>
    <w:rsid w:val="005C68F9"/>
    <w:rsid w:val="005C7D98"/>
    <w:rsid w:val="005D06F7"/>
    <w:rsid w:val="005D2BBE"/>
    <w:rsid w:val="005D3F61"/>
    <w:rsid w:val="005D3F94"/>
    <w:rsid w:val="005D730E"/>
    <w:rsid w:val="005D7C9C"/>
    <w:rsid w:val="005D7EF6"/>
    <w:rsid w:val="005D7FE5"/>
    <w:rsid w:val="005E0744"/>
    <w:rsid w:val="005E189D"/>
    <w:rsid w:val="005E326A"/>
    <w:rsid w:val="005E5A1D"/>
    <w:rsid w:val="005E65C8"/>
    <w:rsid w:val="005E7BBE"/>
    <w:rsid w:val="005F00AD"/>
    <w:rsid w:val="005F037F"/>
    <w:rsid w:val="005F4471"/>
    <w:rsid w:val="005F543C"/>
    <w:rsid w:val="005F739A"/>
    <w:rsid w:val="0060004C"/>
    <w:rsid w:val="00600869"/>
    <w:rsid w:val="006058FE"/>
    <w:rsid w:val="00606467"/>
    <w:rsid w:val="00607B36"/>
    <w:rsid w:val="0061075B"/>
    <w:rsid w:val="00616C7E"/>
    <w:rsid w:val="00617490"/>
    <w:rsid w:val="00621F65"/>
    <w:rsid w:val="00622D5A"/>
    <w:rsid w:val="006243C7"/>
    <w:rsid w:val="00625162"/>
    <w:rsid w:val="00625D9C"/>
    <w:rsid w:val="00630A63"/>
    <w:rsid w:val="006320AC"/>
    <w:rsid w:val="006330BF"/>
    <w:rsid w:val="006343CC"/>
    <w:rsid w:val="00644E58"/>
    <w:rsid w:val="00647E18"/>
    <w:rsid w:val="00650996"/>
    <w:rsid w:val="006509C1"/>
    <w:rsid w:val="00654163"/>
    <w:rsid w:val="00657FCF"/>
    <w:rsid w:val="00660E36"/>
    <w:rsid w:val="006632F8"/>
    <w:rsid w:val="0066383D"/>
    <w:rsid w:val="0066707B"/>
    <w:rsid w:val="00667FF2"/>
    <w:rsid w:val="00670AFC"/>
    <w:rsid w:val="006737A1"/>
    <w:rsid w:val="006760D3"/>
    <w:rsid w:val="006804DE"/>
    <w:rsid w:val="00681064"/>
    <w:rsid w:val="006814EF"/>
    <w:rsid w:val="00682BAD"/>
    <w:rsid w:val="006858BF"/>
    <w:rsid w:val="0068626C"/>
    <w:rsid w:val="006924C8"/>
    <w:rsid w:val="00694C9B"/>
    <w:rsid w:val="0069565E"/>
    <w:rsid w:val="00697A70"/>
    <w:rsid w:val="006A01F3"/>
    <w:rsid w:val="006A0BEF"/>
    <w:rsid w:val="006A1FFF"/>
    <w:rsid w:val="006A4948"/>
    <w:rsid w:val="006A4C69"/>
    <w:rsid w:val="006B6B02"/>
    <w:rsid w:val="006C0AA1"/>
    <w:rsid w:val="006C0DC0"/>
    <w:rsid w:val="006C118C"/>
    <w:rsid w:val="006C3409"/>
    <w:rsid w:val="006C4064"/>
    <w:rsid w:val="006C4E3C"/>
    <w:rsid w:val="006C79E8"/>
    <w:rsid w:val="006D0163"/>
    <w:rsid w:val="006D46E8"/>
    <w:rsid w:val="006D47A3"/>
    <w:rsid w:val="006D4BC3"/>
    <w:rsid w:val="006D6485"/>
    <w:rsid w:val="006D6BA0"/>
    <w:rsid w:val="006D75C7"/>
    <w:rsid w:val="006D798F"/>
    <w:rsid w:val="006E142F"/>
    <w:rsid w:val="006E222D"/>
    <w:rsid w:val="006E2894"/>
    <w:rsid w:val="006E6F86"/>
    <w:rsid w:val="006F1D34"/>
    <w:rsid w:val="006F3E46"/>
    <w:rsid w:val="006F58F5"/>
    <w:rsid w:val="006F6316"/>
    <w:rsid w:val="006F63BA"/>
    <w:rsid w:val="00702AE4"/>
    <w:rsid w:val="00703181"/>
    <w:rsid w:val="00704082"/>
    <w:rsid w:val="00704A88"/>
    <w:rsid w:val="00704F75"/>
    <w:rsid w:val="00706B93"/>
    <w:rsid w:val="0071063B"/>
    <w:rsid w:val="00711334"/>
    <w:rsid w:val="00712BB0"/>
    <w:rsid w:val="0071305B"/>
    <w:rsid w:val="00714C85"/>
    <w:rsid w:val="007167B8"/>
    <w:rsid w:val="00716F54"/>
    <w:rsid w:val="00717825"/>
    <w:rsid w:val="00721331"/>
    <w:rsid w:val="0072199C"/>
    <w:rsid w:val="00724449"/>
    <w:rsid w:val="00724CED"/>
    <w:rsid w:val="00732B2B"/>
    <w:rsid w:val="00733976"/>
    <w:rsid w:val="0073732A"/>
    <w:rsid w:val="00743A61"/>
    <w:rsid w:val="0074425D"/>
    <w:rsid w:val="00745399"/>
    <w:rsid w:val="00745F07"/>
    <w:rsid w:val="00750C6B"/>
    <w:rsid w:val="00757AD0"/>
    <w:rsid w:val="00761847"/>
    <w:rsid w:val="00762CBD"/>
    <w:rsid w:val="00763525"/>
    <w:rsid w:val="00763C62"/>
    <w:rsid w:val="00770365"/>
    <w:rsid w:val="00770E7F"/>
    <w:rsid w:val="00770F0D"/>
    <w:rsid w:val="007724DE"/>
    <w:rsid w:val="00774C44"/>
    <w:rsid w:val="00775123"/>
    <w:rsid w:val="007756BF"/>
    <w:rsid w:val="00777A07"/>
    <w:rsid w:val="00781CD2"/>
    <w:rsid w:val="00783545"/>
    <w:rsid w:val="00784CE5"/>
    <w:rsid w:val="0079174C"/>
    <w:rsid w:val="007923C7"/>
    <w:rsid w:val="007929B2"/>
    <w:rsid w:val="0079599C"/>
    <w:rsid w:val="00795CF7"/>
    <w:rsid w:val="00797FD0"/>
    <w:rsid w:val="007A155F"/>
    <w:rsid w:val="007A3B52"/>
    <w:rsid w:val="007A5BAC"/>
    <w:rsid w:val="007A79DE"/>
    <w:rsid w:val="007B293E"/>
    <w:rsid w:val="007B43C6"/>
    <w:rsid w:val="007B49C7"/>
    <w:rsid w:val="007B63EA"/>
    <w:rsid w:val="007B70EF"/>
    <w:rsid w:val="007B74A2"/>
    <w:rsid w:val="007C1271"/>
    <w:rsid w:val="007C430B"/>
    <w:rsid w:val="007C5E5D"/>
    <w:rsid w:val="007C65D4"/>
    <w:rsid w:val="007C73BD"/>
    <w:rsid w:val="007D4295"/>
    <w:rsid w:val="007D72CB"/>
    <w:rsid w:val="007E0092"/>
    <w:rsid w:val="007E13ED"/>
    <w:rsid w:val="007E4167"/>
    <w:rsid w:val="007E6086"/>
    <w:rsid w:val="007E7972"/>
    <w:rsid w:val="007F1315"/>
    <w:rsid w:val="007F3307"/>
    <w:rsid w:val="007F63FE"/>
    <w:rsid w:val="007F784E"/>
    <w:rsid w:val="007F7F73"/>
    <w:rsid w:val="00800832"/>
    <w:rsid w:val="00801D80"/>
    <w:rsid w:val="00803725"/>
    <w:rsid w:val="00803DDD"/>
    <w:rsid w:val="00804645"/>
    <w:rsid w:val="008053A2"/>
    <w:rsid w:val="0080748F"/>
    <w:rsid w:val="00811890"/>
    <w:rsid w:val="00812134"/>
    <w:rsid w:val="00812544"/>
    <w:rsid w:val="008160AF"/>
    <w:rsid w:val="00820B79"/>
    <w:rsid w:val="0082300A"/>
    <w:rsid w:val="008236F5"/>
    <w:rsid w:val="00824C49"/>
    <w:rsid w:val="008260CC"/>
    <w:rsid w:val="008269B6"/>
    <w:rsid w:val="0082728D"/>
    <w:rsid w:val="00830245"/>
    <w:rsid w:val="008313B9"/>
    <w:rsid w:val="00834154"/>
    <w:rsid w:val="00835C3B"/>
    <w:rsid w:val="00836D9F"/>
    <w:rsid w:val="00842508"/>
    <w:rsid w:val="00843AF7"/>
    <w:rsid w:val="00845E2C"/>
    <w:rsid w:val="00851D8F"/>
    <w:rsid w:val="00855F47"/>
    <w:rsid w:val="0085635F"/>
    <w:rsid w:val="008571E4"/>
    <w:rsid w:val="00857834"/>
    <w:rsid w:val="00860E09"/>
    <w:rsid w:val="00861055"/>
    <w:rsid w:val="008642F0"/>
    <w:rsid w:val="00864B9E"/>
    <w:rsid w:val="0086535D"/>
    <w:rsid w:val="008664E9"/>
    <w:rsid w:val="0087185A"/>
    <w:rsid w:val="008723B5"/>
    <w:rsid w:val="0087502F"/>
    <w:rsid w:val="00875861"/>
    <w:rsid w:val="008760EC"/>
    <w:rsid w:val="008761DB"/>
    <w:rsid w:val="008763B7"/>
    <w:rsid w:val="00876E5C"/>
    <w:rsid w:val="00880899"/>
    <w:rsid w:val="00881F84"/>
    <w:rsid w:val="00883D46"/>
    <w:rsid w:val="008847B3"/>
    <w:rsid w:val="00890B06"/>
    <w:rsid w:val="00891AEF"/>
    <w:rsid w:val="008931C9"/>
    <w:rsid w:val="00894E73"/>
    <w:rsid w:val="00895045"/>
    <w:rsid w:val="008978CC"/>
    <w:rsid w:val="00897AE9"/>
    <w:rsid w:val="008A0E79"/>
    <w:rsid w:val="008A4095"/>
    <w:rsid w:val="008A5880"/>
    <w:rsid w:val="008B05D2"/>
    <w:rsid w:val="008B1CC4"/>
    <w:rsid w:val="008B597C"/>
    <w:rsid w:val="008B62AC"/>
    <w:rsid w:val="008B67E4"/>
    <w:rsid w:val="008C078A"/>
    <w:rsid w:val="008C1CF2"/>
    <w:rsid w:val="008C4105"/>
    <w:rsid w:val="008C6473"/>
    <w:rsid w:val="008C741C"/>
    <w:rsid w:val="008D0216"/>
    <w:rsid w:val="008D0262"/>
    <w:rsid w:val="008D0EC4"/>
    <w:rsid w:val="008D11DB"/>
    <w:rsid w:val="008D7272"/>
    <w:rsid w:val="008E5FB6"/>
    <w:rsid w:val="008F2609"/>
    <w:rsid w:val="008F28EA"/>
    <w:rsid w:val="008F3949"/>
    <w:rsid w:val="009002DB"/>
    <w:rsid w:val="009007B2"/>
    <w:rsid w:val="0090359C"/>
    <w:rsid w:val="00910F23"/>
    <w:rsid w:val="00913E00"/>
    <w:rsid w:val="0091685C"/>
    <w:rsid w:val="00916864"/>
    <w:rsid w:val="00916E68"/>
    <w:rsid w:val="00917437"/>
    <w:rsid w:val="00917CA2"/>
    <w:rsid w:val="00923A07"/>
    <w:rsid w:val="00926DE6"/>
    <w:rsid w:val="00930B2D"/>
    <w:rsid w:val="009316E4"/>
    <w:rsid w:val="00932520"/>
    <w:rsid w:val="009337B7"/>
    <w:rsid w:val="009359ED"/>
    <w:rsid w:val="009376DF"/>
    <w:rsid w:val="00940FC3"/>
    <w:rsid w:val="00943701"/>
    <w:rsid w:val="0094452F"/>
    <w:rsid w:val="009503AC"/>
    <w:rsid w:val="00952C94"/>
    <w:rsid w:val="00954B52"/>
    <w:rsid w:val="00956541"/>
    <w:rsid w:val="00962FF8"/>
    <w:rsid w:val="009638D4"/>
    <w:rsid w:val="009659D6"/>
    <w:rsid w:val="00967326"/>
    <w:rsid w:val="00970994"/>
    <w:rsid w:val="00970AEF"/>
    <w:rsid w:val="00971316"/>
    <w:rsid w:val="00971B64"/>
    <w:rsid w:val="0097366F"/>
    <w:rsid w:val="00973692"/>
    <w:rsid w:val="0097430C"/>
    <w:rsid w:val="009748E4"/>
    <w:rsid w:val="00974CA5"/>
    <w:rsid w:val="0098081E"/>
    <w:rsid w:val="00982C6A"/>
    <w:rsid w:val="00983D59"/>
    <w:rsid w:val="0098544E"/>
    <w:rsid w:val="0098720B"/>
    <w:rsid w:val="00987BCE"/>
    <w:rsid w:val="009907C4"/>
    <w:rsid w:val="00995502"/>
    <w:rsid w:val="00996A2B"/>
    <w:rsid w:val="009A4B58"/>
    <w:rsid w:val="009A66DF"/>
    <w:rsid w:val="009B2EBC"/>
    <w:rsid w:val="009B43C4"/>
    <w:rsid w:val="009B4E19"/>
    <w:rsid w:val="009B79C2"/>
    <w:rsid w:val="009C08C5"/>
    <w:rsid w:val="009C1951"/>
    <w:rsid w:val="009C5065"/>
    <w:rsid w:val="009C5CFB"/>
    <w:rsid w:val="009D1723"/>
    <w:rsid w:val="009D28CA"/>
    <w:rsid w:val="009D3C9B"/>
    <w:rsid w:val="009D76E1"/>
    <w:rsid w:val="009E0966"/>
    <w:rsid w:val="009E2D48"/>
    <w:rsid w:val="009E5F98"/>
    <w:rsid w:val="009F0C29"/>
    <w:rsid w:val="009F173D"/>
    <w:rsid w:val="009F201A"/>
    <w:rsid w:val="009F2812"/>
    <w:rsid w:val="009F4597"/>
    <w:rsid w:val="009F5D39"/>
    <w:rsid w:val="009F7641"/>
    <w:rsid w:val="00A000E2"/>
    <w:rsid w:val="00A017B2"/>
    <w:rsid w:val="00A059EA"/>
    <w:rsid w:val="00A07FC4"/>
    <w:rsid w:val="00A123AC"/>
    <w:rsid w:val="00A14615"/>
    <w:rsid w:val="00A2007F"/>
    <w:rsid w:val="00A20B80"/>
    <w:rsid w:val="00A21229"/>
    <w:rsid w:val="00A235A1"/>
    <w:rsid w:val="00A26D6B"/>
    <w:rsid w:val="00A270A5"/>
    <w:rsid w:val="00A273DA"/>
    <w:rsid w:val="00A30094"/>
    <w:rsid w:val="00A32723"/>
    <w:rsid w:val="00A32BD0"/>
    <w:rsid w:val="00A41922"/>
    <w:rsid w:val="00A4334B"/>
    <w:rsid w:val="00A44535"/>
    <w:rsid w:val="00A45B2E"/>
    <w:rsid w:val="00A5170C"/>
    <w:rsid w:val="00A55538"/>
    <w:rsid w:val="00A5732F"/>
    <w:rsid w:val="00A60DEE"/>
    <w:rsid w:val="00A673E2"/>
    <w:rsid w:val="00A70207"/>
    <w:rsid w:val="00A70915"/>
    <w:rsid w:val="00A71BBD"/>
    <w:rsid w:val="00A72E2B"/>
    <w:rsid w:val="00A77A94"/>
    <w:rsid w:val="00A81C56"/>
    <w:rsid w:val="00A82D1B"/>
    <w:rsid w:val="00A83331"/>
    <w:rsid w:val="00A844D4"/>
    <w:rsid w:val="00A87461"/>
    <w:rsid w:val="00A90EF6"/>
    <w:rsid w:val="00A93471"/>
    <w:rsid w:val="00A94FAE"/>
    <w:rsid w:val="00A956DC"/>
    <w:rsid w:val="00AA4F05"/>
    <w:rsid w:val="00AA5361"/>
    <w:rsid w:val="00AA6235"/>
    <w:rsid w:val="00AA6503"/>
    <w:rsid w:val="00AB1E26"/>
    <w:rsid w:val="00AB2A35"/>
    <w:rsid w:val="00AB6090"/>
    <w:rsid w:val="00AB65B6"/>
    <w:rsid w:val="00AC150A"/>
    <w:rsid w:val="00AC230D"/>
    <w:rsid w:val="00AC31BB"/>
    <w:rsid w:val="00AC3BEF"/>
    <w:rsid w:val="00AD1CC5"/>
    <w:rsid w:val="00AD59B8"/>
    <w:rsid w:val="00AD5D79"/>
    <w:rsid w:val="00AE25B3"/>
    <w:rsid w:val="00AE3023"/>
    <w:rsid w:val="00AE4567"/>
    <w:rsid w:val="00B00750"/>
    <w:rsid w:val="00B01F88"/>
    <w:rsid w:val="00B02441"/>
    <w:rsid w:val="00B03600"/>
    <w:rsid w:val="00B041CE"/>
    <w:rsid w:val="00B058AB"/>
    <w:rsid w:val="00B06AA5"/>
    <w:rsid w:val="00B10DFF"/>
    <w:rsid w:val="00B12429"/>
    <w:rsid w:val="00B131F1"/>
    <w:rsid w:val="00B1515A"/>
    <w:rsid w:val="00B15ADF"/>
    <w:rsid w:val="00B17B03"/>
    <w:rsid w:val="00B21930"/>
    <w:rsid w:val="00B312A7"/>
    <w:rsid w:val="00B316DF"/>
    <w:rsid w:val="00B33968"/>
    <w:rsid w:val="00B350DF"/>
    <w:rsid w:val="00B35EF5"/>
    <w:rsid w:val="00B40FD8"/>
    <w:rsid w:val="00B43414"/>
    <w:rsid w:val="00B43743"/>
    <w:rsid w:val="00B44397"/>
    <w:rsid w:val="00B47360"/>
    <w:rsid w:val="00B509CB"/>
    <w:rsid w:val="00B50FCF"/>
    <w:rsid w:val="00B524F3"/>
    <w:rsid w:val="00B54333"/>
    <w:rsid w:val="00B54C26"/>
    <w:rsid w:val="00B56305"/>
    <w:rsid w:val="00B5763B"/>
    <w:rsid w:val="00B57EDB"/>
    <w:rsid w:val="00B60F81"/>
    <w:rsid w:val="00B61AA0"/>
    <w:rsid w:val="00B62DBD"/>
    <w:rsid w:val="00B6342D"/>
    <w:rsid w:val="00B71505"/>
    <w:rsid w:val="00B7553D"/>
    <w:rsid w:val="00B76AF5"/>
    <w:rsid w:val="00B8248F"/>
    <w:rsid w:val="00B82FBF"/>
    <w:rsid w:val="00B84BBF"/>
    <w:rsid w:val="00B8513E"/>
    <w:rsid w:val="00B8571F"/>
    <w:rsid w:val="00B86596"/>
    <w:rsid w:val="00B91DB8"/>
    <w:rsid w:val="00B93A4D"/>
    <w:rsid w:val="00B9580F"/>
    <w:rsid w:val="00B95E7B"/>
    <w:rsid w:val="00B96F03"/>
    <w:rsid w:val="00BA197D"/>
    <w:rsid w:val="00BA1C10"/>
    <w:rsid w:val="00BA2946"/>
    <w:rsid w:val="00BA395F"/>
    <w:rsid w:val="00BA3E30"/>
    <w:rsid w:val="00BA3E84"/>
    <w:rsid w:val="00BB1669"/>
    <w:rsid w:val="00BC1970"/>
    <w:rsid w:val="00BC2E4B"/>
    <w:rsid w:val="00BC3597"/>
    <w:rsid w:val="00BC379A"/>
    <w:rsid w:val="00BC3E59"/>
    <w:rsid w:val="00BC77C0"/>
    <w:rsid w:val="00BC7983"/>
    <w:rsid w:val="00BD1C6B"/>
    <w:rsid w:val="00BD3BC1"/>
    <w:rsid w:val="00BD6141"/>
    <w:rsid w:val="00BD7B6E"/>
    <w:rsid w:val="00BD7D22"/>
    <w:rsid w:val="00BD7D4C"/>
    <w:rsid w:val="00BE22BA"/>
    <w:rsid w:val="00BE412A"/>
    <w:rsid w:val="00BF31C6"/>
    <w:rsid w:val="00BF6153"/>
    <w:rsid w:val="00BF6258"/>
    <w:rsid w:val="00BF77E4"/>
    <w:rsid w:val="00C01E33"/>
    <w:rsid w:val="00C1409E"/>
    <w:rsid w:val="00C1582F"/>
    <w:rsid w:val="00C162E8"/>
    <w:rsid w:val="00C211C2"/>
    <w:rsid w:val="00C21D32"/>
    <w:rsid w:val="00C21F4B"/>
    <w:rsid w:val="00C22702"/>
    <w:rsid w:val="00C25664"/>
    <w:rsid w:val="00C2723A"/>
    <w:rsid w:val="00C31AE2"/>
    <w:rsid w:val="00C3327E"/>
    <w:rsid w:val="00C33DDB"/>
    <w:rsid w:val="00C34455"/>
    <w:rsid w:val="00C36E84"/>
    <w:rsid w:val="00C40273"/>
    <w:rsid w:val="00C46DC5"/>
    <w:rsid w:val="00C5086E"/>
    <w:rsid w:val="00C51533"/>
    <w:rsid w:val="00C527D7"/>
    <w:rsid w:val="00C54992"/>
    <w:rsid w:val="00C56B29"/>
    <w:rsid w:val="00C56BAA"/>
    <w:rsid w:val="00C60860"/>
    <w:rsid w:val="00C609A2"/>
    <w:rsid w:val="00C62F8C"/>
    <w:rsid w:val="00C64BED"/>
    <w:rsid w:val="00C65999"/>
    <w:rsid w:val="00C65A5B"/>
    <w:rsid w:val="00C65C2F"/>
    <w:rsid w:val="00C7122F"/>
    <w:rsid w:val="00C75304"/>
    <w:rsid w:val="00C75A55"/>
    <w:rsid w:val="00C76DAE"/>
    <w:rsid w:val="00C81038"/>
    <w:rsid w:val="00C81CFA"/>
    <w:rsid w:val="00C82E46"/>
    <w:rsid w:val="00C8522D"/>
    <w:rsid w:val="00C85403"/>
    <w:rsid w:val="00C8541A"/>
    <w:rsid w:val="00C85602"/>
    <w:rsid w:val="00C8669B"/>
    <w:rsid w:val="00C86919"/>
    <w:rsid w:val="00C927D2"/>
    <w:rsid w:val="00C95169"/>
    <w:rsid w:val="00C961CB"/>
    <w:rsid w:val="00C96C0B"/>
    <w:rsid w:val="00C97482"/>
    <w:rsid w:val="00C979DA"/>
    <w:rsid w:val="00C97BC4"/>
    <w:rsid w:val="00CA0A5B"/>
    <w:rsid w:val="00CA0A7C"/>
    <w:rsid w:val="00CA335F"/>
    <w:rsid w:val="00CA4A16"/>
    <w:rsid w:val="00CB0FC2"/>
    <w:rsid w:val="00CB2CA1"/>
    <w:rsid w:val="00CB30EE"/>
    <w:rsid w:val="00CB47C4"/>
    <w:rsid w:val="00CB588B"/>
    <w:rsid w:val="00CB5BC2"/>
    <w:rsid w:val="00CC01C6"/>
    <w:rsid w:val="00CC02F7"/>
    <w:rsid w:val="00CC1889"/>
    <w:rsid w:val="00CC3393"/>
    <w:rsid w:val="00CC3515"/>
    <w:rsid w:val="00CC3B42"/>
    <w:rsid w:val="00CC3E78"/>
    <w:rsid w:val="00CD05FC"/>
    <w:rsid w:val="00CD1BDD"/>
    <w:rsid w:val="00CD746A"/>
    <w:rsid w:val="00CE13CA"/>
    <w:rsid w:val="00CE1935"/>
    <w:rsid w:val="00CE4B17"/>
    <w:rsid w:val="00CE58DC"/>
    <w:rsid w:val="00CE65FD"/>
    <w:rsid w:val="00CE76A7"/>
    <w:rsid w:val="00CF1F40"/>
    <w:rsid w:val="00CF4BCE"/>
    <w:rsid w:val="00CF5539"/>
    <w:rsid w:val="00CF5E31"/>
    <w:rsid w:val="00D05061"/>
    <w:rsid w:val="00D059A9"/>
    <w:rsid w:val="00D05D37"/>
    <w:rsid w:val="00D067B9"/>
    <w:rsid w:val="00D118A3"/>
    <w:rsid w:val="00D12B89"/>
    <w:rsid w:val="00D1302E"/>
    <w:rsid w:val="00D14007"/>
    <w:rsid w:val="00D15558"/>
    <w:rsid w:val="00D159B6"/>
    <w:rsid w:val="00D15E65"/>
    <w:rsid w:val="00D17F96"/>
    <w:rsid w:val="00D20315"/>
    <w:rsid w:val="00D20A57"/>
    <w:rsid w:val="00D2227D"/>
    <w:rsid w:val="00D30B4A"/>
    <w:rsid w:val="00D3306C"/>
    <w:rsid w:val="00D34700"/>
    <w:rsid w:val="00D3693E"/>
    <w:rsid w:val="00D40726"/>
    <w:rsid w:val="00D41659"/>
    <w:rsid w:val="00D42A75"/>
    <w:rsid w:val="00D44A42"/>
    <w:rsid w:val="00D46381"/>
    <w:rsid w:val="00D4730C"/>
    <w:rsid w:val="00D47FEA"/>
    <w:rsid w:val="00D57E38"/>
    <w:rsid w:val="00D60FE9"/>
    <w:rsid w:val="00D62A5B"/>
    <w:rsid w:val="00D655D4"/>
    <w:rsid w:val="00D67BA9"/>
    <w:rsid w:val="00D7291B"/>
    <w:rsid w:val="00D738E0"/>
    <w:rsid w:val="00D739D5"/>
    <w:rsid w:val="00D73EF5"/>
    <w:rsid w:val="00D768DF"/>
    <w:rsid w:val="00D80321"/>
    <w:rsid w:val="00D829D4"/>
    <w:rsid w:val="00D83C7F"/>
    <w:rsid w:val="00D95D6C"/>
    <w:rsid w:val="00D96A34"/>
    <w:rsid w:val="00D97FFB"/>
    <w:rsid w:val="00DA066A"/>
    <w:rsid w:val="00DA13B7"/>
    <w:rsid w:val="00DA16F1"/>
    <w:rsid w:val="00DA4EB7"/>
    <w:rsid w:val="00DA5A17"/>
    <w:rsid w:val="00DA7AAD"/>
    <w:rsid w:val="00DA7F9C"/>
    <w:rsid w:val="00DB2514"/>
    <w:rsid w:val="00DB3284"/>
    <w:rsid w:val="00DB71F9"/>
    <w:rsid w:val="00DB7562"/>
    <w:rsid w:val="00DC1D2F"/>
    <w:rsid w:val="00DC398C"/>
    <w:rsid w:val="00DC5214"/>
    <w:rsid w:val="00DC5C58"/>
    <w:rsid w:val="00DC75BF"/>
    <w:rsid w:val="00DD54B6"/>
    <w:rsid w:val="00DD5A5E"/>
    <w:rsid w:val="00DD6B7D"/>
    <w:rsid w:val="00DD6DF6"/>
    <w:rsid w:val="00DE0800"/>
    <w:rsid w:val="00DE62E9"/>
    <w:rsid w:val="00DF1EC8"/>
    <w:rsid w:val="00DF30BE"/>
    <w:rsid w:val="00DF412C"/>
    <w:rsid w:val="00DF7752"/>
    <w:rsid w:val="00DF7916"/>
    <w:rsid w:val="00E046A0"/>
    <w:rsid w:val="00E04841"/>
    <w:rsid w:val="00E04B8F"/>
    <w:rsid w:val="00E11296"/>
    <w:rsid w:val="00E13539"/>
    <w:rsid w:val="00E150B4"/>
    <w:rsid w:val="00E15F1B"/>
    <w:rsid w:val="00E22DA4"/>
    <w:rsid w:val="00E2307D"/>
    <w:rsid w:val="00E23FF2"/>
    <w:rsid w:val="00E26B4A"/>
    <w:rsid w:val="00E27F02"/>
    <w:rsid w:val="00E32CF9"/>
    <w:rsid w:val="00E32F74"/>
    <w:rsid w:val="00E408D5"/>
    <w:rsid w:val="00E41555"/>
    <w:rsid w:val="00E42000"/>
    <w:rsid w:val="00E4270F"/>
    <w:rsid w:val="00E450E3"/>
    <w:rsid w:val="00E46109"/>
    <w:rsid w:val="00E46146"/>
    <w:rsid w:val="00E507D1"/>
    <w:rsid w:val="00E51072"/>
    <w:rsid w:val="00E52180"/>
    <w:rsid w:val="00E548FC"/>
    <w:rsid w:val="00E56A17"/>
    <w:rsid w:val="00E57F80"/>
    <w:rsid w:val="00E622EC"/>
    <w:rsid w:val="00E668C1"/>
    <w:rsid w:val="00E66B94"/>
    <w:rsid w:val="00E6728C"/>
    <w:rsid w:val="00E71BE1"/>
    <w:rsid w:val="00E75BB9"/>
    <w:rsid w:val="00E77DC6"/>
    <w:rsid w:val="00E81DDE"/>
    <w:rsid w:val="00E832C6"/>
    <w:rsid w:val="00E90FE0"/>
    <w:rsid w:val="00E9560C"/>
    <w:rsid w:val="00E95B59"/>
    <w:rsid w:val="00E9624F"/>
    <w:rsid w:val="00EA20F6"/>
    <w:rsid w:val="00EA56C1"/>
    <w:rsid w:val="00EA74CC"/>
    <w:rsid w:val="00EB79C2"/>
    <w:rsid w:val="00EC0CE6"/>
    <w:rsid w:val="00EC3771"/>
    <w:rsid w:val="00EC5950"/>
    <w:rsid w:val="00EC7F31"/>
    <w:rsid w:val="00EC7FEC"/>
    <w:rsid w:val="00ED33BA"/>
    <w:rsid w:val="00ED4440"/>
    <w:rsid w:val="00ED71C0"/>
    <w:rsid w:val="00ED747A"/>
    <w:rsid w:val="00ED7590"/>
    <w:rsid w:val="00EE032A"/>
    <w:rsid w:val="00EE09C8"/>
    <w:rsid w:val="00EE1323"/>
    <w:rsid w:val="00EE260A"/>
    <w:rsid w:val="00EE2B38"/>
    <w:rsid w:val="00EE3B30"/>
    <w:rsid w:val="00EE5B1A"/>
    <w:rsid w:val="00EE5E7D"/>
    <w:rsid w:val="00EE6EA2"/>
    <w:rsid w:val="00EE7917"/>
    <w:rsid w:val="00EF0AF0"/>
    <w:rsid w:val="00EF107A"/>
    <w:rsid w:val="00EF4434"/>
    <w:rsid w:val="00EF4F04"/>
    <w:rsid w:val="00F00084"/>
    <w:rsid w:val="00F008B3"/>
    <w:rsid w:val="00F0115D"/>
    <w:rsid w:val="00F01997"/>
    <w:rsid w:val="00F05E8D"/>
    <w:rsid w:val="00F05FB6"/>
    <w:rsid w:val="00F07BDC"/>
    <w:rsid w:val="00F07DBF"/>
    <w:rsid w:val="00F12285"/>
    <w:rsid w:val="00F13661"/>
    <w:rsid w:val="00F1730C"/>
    <w:rsid w:val="00F203A9"/>
    <w:rsid w:val="00F212FF"/>
    <w:rsid w:val="00F21582"/>
    <w:rsid w:val="00F2166E"/>
    <w:rsid w:val="00F228A9"/>
    <w:rsid w:val="00F25143"/>
    <w:rsid w:val="00F267CD"/>
    <w:rsid w:val="00F31FE0"/>
    <w:rsid w:val="00F335B5"/>
    <w:rsid w:val="00F33836"/>
    <w:rsid w:val="00F33FFE"/>
    <w:rsid w:val="00F34D55"/>
    <w:rsid w:val="00F4523D"/>
    <w:rsid w:val="00F46460"/>
    <w:rsid w:val="00F52BBF"/>
    <w:rsid w:val="00F55446"/>
    <w:rsid w:val="00F55F24"/>
    <w:rsid w:val="00F56063"/>
    <w:rsid w:val="00F56D83"/>
    <w:rsid w:val="00F57DF8"/>
    <w:rsid w:val="00F628A7"/>
    <w:rsid w:val="00F6550C"/>
    <w:rsid w:val="00F66787"/>
    <w:rsid w:val="00F66B0F"/>
    <w:rsid w:val="00F72701"/>
    <w:rsid w:val="00F73E9E"/>
    <w:rsid w:val="00F77F0B"/>
    <w:rsid w:val="00F80C95"/>
    <w:rsid w:val="00F8251F"/>
    <w:rsid w:val="00F8698A"/>
    <w:rsid w:val="00F918FE"/>
    <w:rsid w:val="00F91920"/>
    <w:rsid w:val="00F92E73"/>
    <w:rsid w:val="00F94E17"/>
    <w:rsid w:val="00F951D0"/>
    <w:rsid w:val="00F96F3C"/>
    <w:rsid w:val="00FA1EB9"/>
    <w:rsid w:val="00FA3817"/>
    <w:rsid w:val="00FA6824"/>
    <w:rsid w:val="00FA6D79"/>
    <w:rsid w:val="00FB2460"/>
    <w:rsid w:val="00FB2F0C"/>
    <w:rsid w:val="00FB4088"/>
    <w:rsid w:val="00FB414F"/>
    <w:rsid w:val="00FC462D"/>
    <w:rsid w:val="00FD2C46"/>
    <w:rsid w:val="00FD467F"/>
    <w:rsid w:val="00FD571E"/>
    <w:rsid w:val="00FD7F77"/>
    <w:rsid w:val="00FE1096"/>
    <w:rsid w:val="00FE1507"/>
    <w:rsid w:val="00FE2DEC"/>
    <w:rsid w:val="00FE3780"/>
    <w:rsid w:val="00FE5D2B"/>
    <w:rsid w:val="00FE6D22"/>
    <w:rsid w:val="00FF071B"/>
    <w:rsid w:val="00FF1D21"/>
    <w:rsid w:val="00FF3705"/>
    <w:rsid w:val="00FF4499"/>
    <w:rsid w:val="00FF49E3"/>
    <w:rsid w:val="00FF75A2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33C69"/>
  <w15:docId w15:val="{2E5D70BB-504C-4F8E-A1D3-96A371A5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597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352D"/>
    <w:pPr>
      <w:keepNext/>
      <w:keepLines/>
      <w:numPr>
        <w:numId w:val="4"/>
      </w:numPr>
      <w:suppressAutoHyphens/>
      <w:spacing w:before="120" w:after="240"/>
      <w:outlineLvl w:val="0"/>
    </w:pPr>
    <w:rPr>
      <w:rFonts w:cs="Arial"/>
      <w:b/>
      <w:kern w:val="28"/>
      <w:sz w:val="4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00750"/>
    <w:pPr>
      <w:numPr>
        <w:ilvl w:val="1"/>
      </w:numPr>
      <w:spacing w:before="240"/>
      <w:outlineLvl w:val="1"/>
    </w:pPr>
    <w:rPr>
      <w:sz w:val="28"/>
    </w:rPr>
  </w:style>
  <w:style w:type="paragraph" w:styleId="Heading30">
    <w:name w:val="heading 3"/>
    <w:basedOn w:val="Heading1"/>
    <w:next w:val="Normal"/>
    <w:link w:val="Heading3Char"/>
    <w:uiPriority w:val="99"/>
    <w:qFormat/>
    <w:rsid w:val="002E6758"/>
    <w:pPr>
      <w:numPr>
        <w:ilvl w:val="2"/>
      </w:numPr>
      <w:tabs>
        <w:tab w:val="num" w:pos="851"/>
      </w:tabs>
      <w:spacing w:after="120"/>
      <w:outlineLvl w:val="2"/>
    </w:pPr>
    <w:rPr>
      <w:bCs/>
      <w:sz w:val="24"/>
      <w:lang w:val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66129"/>
    <w:pPr>
      <w:keepNext/>
      <w:numPr>
        <w:ilvl w:val="3"/>
        <w:numId w:val="4"/>
      </w:numPr>
      <w:outlineLvl w:val="3"/>
    </w:pPr>
    <w:rPr>
      <w:rFonts w:cs="Arial"/>
      <w:b/>
      <w:bCs/>
      <w:i/>
      <w:iCs/>
      <w:sz w:val="24"/>
      <w:szCs w:val="24"/>
    </w:rPr>
  </w:style>
  <w:style w:type="paragraph" w:styleId="Heading5">
    <w:name w:val="heading 5"/>
    <w:basedOn w:val="Heading30"/>
    <w:next w:val="Normal"/>
    <w:link w:val="Heading5Char"/>
    <w:uiPriority w:val="99"/>
    <w:qFormat/>
    <w:rsid w:val="000A4FAD"/>
    <w:pPr>
      <w:keepLines w:val="0"/>
      <w:numPr>
        <w:ilvl w:val="4"/>
      </w:numPr>
      <w:spacing w:before="240" w:after="60"/>
      <w:outlineLvl w:val="4"/>
    </w:pPr>
    <w:rPr>
      <w:i/>
      <w:iCs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45BBE"/>
    <w:pPr>
      <w:spacing w:after="60"/>
      <w:outlineLvl w:val="5"/>
    </w:pPr>
    <w:rPr>
      <w:b/>
      <w:i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0750"/>
    <w:pPr>
      <w:numPr>
        <w:ilvl w:val="6"/>
        <w:numId w:val="4"/>
      </w:numPr>
      <w:spacing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00750"/>
    <w:pPr>
      <w:numPr>
        <w:ilvl w:val="7"/>
        <w:numId w:val="4"/>
      </w:numPr>
      <w:spacing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0750"/>
    <w:pPr>
      <w:numPr>
        <w:ilvl w:val="8"/>
        <w:numId w:val="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B352D"/>
    <w:rPr>
      <w:rFonts w:ascii="Arial" w:hAnsi="Arial" w:cs="Arial"/>
      <w:b/>
      <w:kern w:val="28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B00750"/>
    <w:rPr>
      <w:rFonts w:ascii="Arial" w:hAnsi="Arial" w:cs="Arial"/>
      <w:b/>
      <w:kern w:val="28"/>
      <w:sz w:val="28"/>
    </w:rPr>
  </w:style>
  <w:style w:type="character" w:customStyle="1" w:styleId="Heading3Char">
    <w:name w:val="Heading 3 Char"/>
    <w:basedOn w:val="DefaultParagraphFont"/>
    <w:link w:val="Heading30"/>
    <w:uiPriority w:val="99"/>
    <w:rsid w:val="002E6758"/>
    <w:rPr>
      <w:rFonts w:ascii="Arial" w:hAnsi="Arial" w:cs="Arial"/>
      <w:b/>
      <w:bCs/>
      <w:kern w:val="28"/>
      <w:sz w:val="24"/>
      <w:lang w:val="pl-PL"/>
    </w:rPr>
  </w:style>
  <w:style w:type="character" w:customStyle="1" w:styleId="Heading4Char">
    <w:name w:val="Heading 4 Char"/>
    <w:basedOn w:val="DefaultParagraphFont"/>
    <w:link w:val="Heading4"/>
    <w:uiPriority w:val="99"/>
    <w:rsid w:val="001274BA"/>
    <w:rPr>
      <w:rFonts w:ascii="Arial" w:hAnsi="Arial" w:cs="Arial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0A4FAD"/>
    <w:rPr>
      <w:rFonts w:ascii="Arial" w:hAnsi="Arial" w:cs="Arial"/>
      <w:b/>
      <w:bCs/>
      <w:i/>
      <w:iCs/>
      <w:kern w:val="28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245BBE"/>
    <w:rPr>
      <w:rFonts w:ascii="Arial" w:hAnsi="Arial"/>
      <w:b/>
      <w:i/>
    </w:rPr>
  </w:style>
  <w:style w:type="character" w:customStyle="1" w:styleId="Heading7Char">
    <w:name w:val="Heading 7 Char"/>
    <w:basedOn w:val="DefaultParagraphFont"/>
    <w:link w:val="Heading7"/>
    <w:uiPriority w:val="99"/>
    <w:rsid w:val="00B00750"/>
    <w:rPr>
      <w:rFonts w:ascii="Arial" w:hAnsi="Arial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B00750"/>
    <w:rPr>
      <w:rFonts w:ascii="Arial" w:hAnsi="Arial"/>
      <w:i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00750"/>
    <w:rPr>
      <w:rFonts w:ascii="Arial" w:hAnsi="Arial"/>
      <w:i/>
      <w:sz w:val="18"/>
    </w:rPr>
  </w:style>
  <w:style w:type="paragraph" w:styleId="TOC1">
    <w:name w:val="toc 1"/>
    <w:basedOn w:val="Normal"/>
    <w:next w:val="Normal"/>
    <w:autoRedefine/>
    <w:uiPriority w:val="39"/>
    <w:qFormat/>
    <w:rsid w:val="00B00750"/>
    <w:pPr>
      <w:spacing w:before="120"/>
    </w:pPr>
    <w:rPr>
      <w:rFonts w:asciiTheme="minorHAnsi" w:hAnsiTheme="minorHAnsi"/>
      <w:b/>
      <w:bCs/>
      <w:caps/>
    </w:rPr>
  </w:style>
  <w:style w:type="paragraph" w:styleId="DocumentMap">
    <w:name w:val="Document Map"/>
    <w:basedOn w:val="Normal"/>
    <w:link w:val="DocumentMapChar"/>
    <w:uiPriority w:val="99"/>
    <w:unhideWhenUsed/>
    <w:rsid w:val="0026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TOC2">
    <w:name w:val="toc 2"/>
    <w:basedOn w:val="Normal"/>
    <w:next w:val="Normal"/>
    <w:uiPriority w:val="39"/>
    <w:qFormat/>
    <w:rsid w:val="00B00750"/>
    <w:pPr>
      <w:spacing w:after="0"/>
      <w:ind w:left="200"/>
    </w:pPr>
    <w:rPr>
      <w:rFonts w:asciiTheme="minorHAnsi" w:hAnsiTheme="minorHAnsi"/>
      <w:smallCaps/>
    </w:rPr>
  </w:style>
  <w:style w:type="paragraph" w:styleId="TOC3">
    <w:name w:val="toc 3"/>
    <w:basedOn w:val="Normal"/>
    <w:next w:val="Normal"/>
    <w:uiPriority w:val="39"/>
    <w:qFormat/>
    <w:rsid w:val="00B00750"/>
    <w:pPr>
      <w:spacing w:after="0"/>
      <w:ind w:left="400"/>
    </w:pPr>
    <w:rPr>
      <w:rFonts w:asciiTheme="minorHAnsi" w:hAnsiTheme="minorHAnsi"/>
      <w:i/>
      <w:iCs/>
    </w:rPr>
  </w:style>
  <w:style w:type="table" w:styleId="LightShading">
    <w:name w:val="Light Shading"/>
    <w:basedOn w:val="TableNormal"/>
    <w:uiPriority w:val="60"/>
    <w:rsid w:val="00036AA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TMLAcronym">
    <w:name w:val="HTML Acronym"/>
    <w:basedOn w:val="DefaultParagraphFont"/>
    <w:uiPriority w:val="99"/>
    <w:unhideWhenUsed/>
    <w:rsid w:val="00266129"/>
  </w:style>
  <w:style w:type="character" w:styleId="Hyperlink">
    <w:name w:val="Hyperlink"/>
    <w:basedOn w:val="DefaultParagraphFont"/>
    <w:uiPriority w:val="99"/>
    <w:rsid w:val="00B00750"/>
    <w:rPr>
      <w:color w:val="0000FF"/>
      <w:u w:val="single"/>
    </w:rPr>
  </w:style>
  <w:style w:type="paragraph" w:customStyle="1" w:styleId="Preformatted">
    <w:name w:val="Preformatted"/>
    <w:basedOn w:val="Normal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trong">
    <w:name w:val="Strong"/>
    <w:basedOn w:val="DefaultParagraphFont"/>
    <w:uiPriority w:val="99"/>
    <w:qFormat/>
    <w:rsid w:val="00B00750"/>
    <w:rPr>
      <w:b/>
      <w:bCs/>
    </w:rPr>
  </w:style>
  <w:style w:type="paragraph" w:styleId="ListBullet">
    <w:name w:val="List Bullet"/>
    <w:aliases w:val="Round Bullet"/>
    <w:basedOn w:val="Normal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 w:val="24"/>
      <w:szCs w:val="24"/>
      <w:lang w:eastAsia="sk-SK"/>
    </w:rPr>
  </w:style>
  <w:style w:type="paragraph" w:customStyle="1" w:styleId="Tabulka">
    <w:name w:val="Tabulka"/>
    <w:basedOn w:val="Normal"/>
    <w:rsid w:val="00B00750"/>
    <w:pPr>
      <w:suppressAutoHyphens/>
      <w:spacing w:before="40" w:after="40"/>
      <w:jc w:val="center"/>
    </w:pPr>
    <w:rPr>
      <w:sz w:val="18"/>
    </w:rPr>
  </w:style>
  <w:style w:type="table" w:styleId="TableGrid">
    <w:name w:val="Table Grid"/>
    <w:basedOn w:val="TableNormal"/>
    <w:uiPriority w:val="59"/>
    <w:rsid w:val="00B00750"/>
    <w:pPr>
      <w:spacing w:after="120" w:line="259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rsid w:val="00B00750"/>
    <w:pPr>
      <w:numPr>
        <w:numId w:val="1"/>
      </w:numPr>
      <w:spacing w:after="0" w:line="240" w:lineRule="auto"/>
    </w:pPr>
    <w:rPr>
      <w:sz w:val="24"/>
      <w:szCs w:val="24"/>
    </w:rPr>
  </w:style>
  <w:style w:type="paragraph" w:styleId="FootnoteText">
    <w:name w:val="footnote text"/>
    <w:basedOn w:val="Normal"/>
    <w:link w:val="FootnoteTextChar2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FootnoteTextChar2">
    <w:name w:val="Footnote Text Char2"/>
    <w:basedOn w:val="DefaultParagraphFont"/>
    <w:link w:val="FootnoteText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FootnoteReference">
    <w:name w:val="footnote reference"/>
    <w:basedOn w:val="DefaultParagraphFont"/>
    <w:rsid w:val="00B00750"/>
    <w:rPr>
      <w:vertAlign w:val="superscript"/>
    </w:rPr>
  </w:style>
  <w:style w:type="paragraph" w:styleId="Revision">
    <w:name w:val="Revision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F4597"/>
    <w:pPr>
      <w:spacing w:after="120" w:line="240" w:lineRule="auto"/>
      <w:ind w:left="709"/>
      <w:contextualSpacing/>
    </w:pPr>
    <w:rPr>
      <w:szCs w:val="24"/>
    </w:rPr>
  </w:style>
  <w:style w:type="paragraph" w:styleId="ListNumber">
    <w:name w:val="List Number"/>
    <w:basedOn w:val="Normal"/>
    <w:rsid w:val="00B00750"/>
    <w:pPr>
      <w:numPr>
        <w:numId w:val="2"/>
      </w:numPr>
    </w:pPr>
  </w:style>
  <w:style w:type="paragraph" w:styleId="TOC4">
    <w:name w:val="toc 4"/>
    <w:basedOn w:val="Normal"/>
    <w:next w:val="Normal"/>
    <w:autoRedefine/>
    <w:uiPriority w:val="39"/>
    <w:rsid w:val="00B00750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B00750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B00750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B00750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B00750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B00750"/>
    <w:pPr>
      <w:spacing w:after="0"/>
      <w:ind w:left="1600"/>
    </w:pPr>
    <w:rPr>
      <w:rFonts w:asciiTheme="minorHAnsi" w:hAnsiTheme="minorHAnsi"/>
      <w:sz w:val="18"/>
      <w:szCs w:val="18"/>
    </w:rPr>
  </w:style>
  <w:style w:type="paragraph" w:customStyle="1" w:styleId="Table">
    <w:name w:val="Table"/>
    <w:basedOn w:val="Normal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ListBullet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ListBullet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 w:val="20"/>
      <w:szCs w:val="20"/>
      <w:lang w:val="cs-CZ"/>
    </w:rPr>
  </w:style>
  <w:style w:type="table" w:styleId="TableTheme">
    <w:name w:val="Table Theme"/>
    <w:basedOn w:val="TableNormal"/>
    <w:rsid w:val="00B00750"/>
    <w:pPr>
      <w:spacing w:after="120" w:line="259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76D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Text">
    <w:name w:val="Table Text"/>
    <w:basedOn w:val="Normal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Revzia1">
    <w:name w:val="Revízia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NoSpacing4">
    <w:name w:val="No Spacing4"/>
    <w:link w:val="NoSpacingChar"/>
    <w:qFormat/>
    <w:rsid w:val="00B00750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al"/>
    <w:qFormat/>
    <w:rsid w:val="00B00750"/>
    <w:pPr>
      <w:ind w:left="720"/>
      <w:contextualSpacing/>
    </w:pPr>
    <w:rPr>
      <w:rFonts w:ascii="Calibri" w:eastAsia="Calibri" w:hAnsi="Calibri"/>
      <w:sz w:val="22"/>
    </w:rPr>
  </w:style>
  <w:style w:type="paragraph" w:customStyle="1" w:styleId="NoSpacing1">
    <w:name w:val="No Spacing1"/>
    <w:qFormat/>
    <w:rsid w:val="00B00750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FootnoteTextChar">
    <w:name w:val="Footnote Text Char"/>
    <w:basedOn w:val="DefaultParagraphFont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basedOn w:val="DefaultParagraphFont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al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Revzia11">
    <w:name w:val="Revízia11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Heading6CharChar">
    <w:name w:val="Heading 6 Char Char"/>
    <w:basedOn w:val="Strong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Title">
    <w:name w:val="Title"/>
    <w:basedOn w:val="Normal"/>
    <w:next w:val="Normal"/>
    <w:link w:val="TitleChar1"/>
    <w:uiPriority w:val="99"/>
    <w:qFormat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 w:eastAsia="sk-SK"/>
    </w:rPr>
  </w:style>
  <w:style w:type="character" w:customStyle="1" w:styleId="TitleChar1">
    <w:name w:val="Title Char1"/>
    <w:basedOn w:val="DefaultParagraphFont"/>
    <w:link w:val="Title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basedOn w:val="DefaultParagraphFont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Revzia2">
    <w:name w:val="Revízia2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Revzia3">
    <w:name w:val="Revízia3"/>
    <w:hidden/>
    <w:uiPriority w:val="99"/>
    <w:semiHidden/>
    <w:rsid w:val="00B0075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Subtitle">
    <w:name w:val="Subtitle"/>
    <w:basedOn w:val="Normal"/>
    <w:next w:val="Normal"/>
    <w:link w:val="SubtitleChar1"/>
    <w:qFormat/>
    <w:rsid w:val="00B00750"/>
    <w:pPr>
      <w:spacing w:after="60"/>
      <w:jc w:val="center"/>
      <w:outlineLvl w:val="1"/>
    </w:pPr>
    <w:rPr>
      <w:rFonts w:ascii="Tahoma" w:hAnsi="Tahoma" w:cs="Tahoma"/>
      <w:sz w:val="16"/>
      <w:szCs w:val="16"/>
    </w:rPr>
  </w:style>
  <w:style w:type="character" w:customStyle="1" w:styleId="SubtitleChar1">
    <w:name w:val="Subtitle Char1"/>
    <w:basedOn w:val="DefaultParagraphFont"/>
    <w:link w:val="Subtitle"/>
    <w:uiPriority w:val="99"/>
    <w:rsid w:val="00B00750"/>
    <w:rPr>
      <w:rFonts w:ascii="Tahoma" w:eastAsia="Times New Roman" w:hAnsi="Tahoma" w:cs="Tahoma"/>
      <w:sz w:val="16"/>
      <w:szCs w:val="16"/>
    </w:rPr>
  </w:style>
  <w:style w:type="paragraph" w:customStyle="1" w:styleId="NumberedList">
    <w:name w:val="Numbered List"/>
    <w:next w:val="Normal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  <w:ind w:left="360" w:hanging="360"/>
    </w:pPr>
    <w:rPr>
      <w:rFonts w:ascii="Arial" w:eastAsia="Times New Roman" w:hAnsi="Arial" w:cs="Arial"/>
      <w:color w:val="000000"/>
      <w:sz w:val="20"/>
      <w:szCs w:val="20"/>
      <w:shd w:val="clear" w:color="auto" w:fill="FFFFFF"/>
      <w:lang w:val="en-AU" w:eastAsia="sk-SK"/>
    </w:rPr>
  </w:style>
  <w:style w:type="paragraph" w:styleId="NoteHeading">
    <w:name w:val="Note Heading"/>
    <w:basedOn w:val="Normal"/>
    <w:next w:val="Normal"/>
    <w:link w:val="NoteHeading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 w:eastAsia="sk-SK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al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i/>
      <w:iCs/>
      <w:color w:val="0000A0"/>
      <w:sz w:val="20"/>
      <w:szCs w:val="20"/>
      <w:shd w:val="clear" w:color="auto" w:fill="FFFFFF"/>
      <w:lang w:val="en-AU" w:eastAsia="sk-SK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6541"/>
    <w:pPr>
      <w:numPr>
        <w:numId w:val="0"/>
      </w:numPr>
      <w:suppressAutoHyphens w:val="0"/>
      <w:spacing w:before="480" w:after="0"/>
      <w:outlineLvl w:val="9"/>
    </w:pPr>
    <w:rPr>
      <w:rFonts w:ascii="Cambria" w:hAnsi="Cambria" w:cs="Times New Roman"/>
      <w:bCs/>
      <w:color w:val="365F91"/>
      <w:kern w:val="0"/>
      <w:sz w:val="28"/>
      <w:szCs w:val="28"/>
      <w:lang w:val="en-US"/>
    </w:rPr>
  </w:style>
  <w:style w:type="paragraph" w:styleId="NoSpacing">
    <w:name w:val="No Spacing"/>
    <w:uiPriority w:val="1"/>
    <w:qFormat/>
    <w:rsid w:val="0095654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926DE6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71B64"/>
    <w:rPr>
      <w:color w:val="800080" w:themeColor="followedHyperlink"/>
      <w:u w:val="single"/>
    </w:rPr>
  </w:style>
  <w:style w:type="paragraph" w:customStyle="1" w:styleId="Heading3">
    <w:name w:val="Heading3+"/>
    <w:basedOn w:val="Heading30"/>
    <w:rsid w:val="003D6950"/>
    <w:pPr>
      <w:keepLines w:val="0"/>
      <w:widowControl w:val="0"/>
      <w:numPr>
        <w:numId w:val="3"/>
      </w:numPr>
      <w:suppressAutoHyphens w:val="0"/>
      <w:spacing w:before="0" w:after="0" w:line="240" w:lineRule="auto"/>
    </w:pPr>
    <w:rPr>
      <w:rFonts w:eastAsia="Times New Roman" w:cs="Times New Roman"/>
      <w:b w:val="0"/>
      <w:bCs w:val="0"/>
      <w:kern w:val="0"/>
      <w:szCs w:val="20"/>
      <w:lang w:val="sk-SK"/>
    </w:rPr>
  </w:style>
  <w:style w:type="character" w:customStyle="1" w:styleId="ListParagraphChar">
    <w:name w:val="List Paragraph Char"/>
    <w:link w:val="ListParagraph"/>
    <w:uiPriority w:val="34"/>
    <w:rsid w:val="00134C86"/>
    <w:rPr>
      <w:rFonts w:ascii="Arial" w:hAnsi="Arial"/>
      <w:sz w:val="20"/>
      <w:szCs w:val="24"/>
    </w:rPr>
  </w:style>
  <w:style w:type="paragraph" w:customStyle="1" w:styleId="ESONormal">
    <w:name w:val="ESO_Normal"/>
    <w:basedOn w:val="Normal"/>
    <w:link w:val="ESONormalChar"/>
    <w:rsid w:val="00E56A17"/>
    <w:pPr>
      <w:spacing w:after="120" w:line="259" w:lineRule="auto"/>
      <w:jc w:val="both"/>
    </w:pPr>
    <w:rPr>
      <w:rFonts w:eastAsia="Times New Roman" w:cs="Times New Roman"/>
      <w:szCs w:val="20"/>
    </w:rPr>
  </w:style>
  <w:style w:type="character" w:customStyle="1" w:styleId="ESONormalChar">
    <w:name w:val="ESO_Normal Char"/>
    <w:basedOn w:val="DefaultParagraphFont"/>
    <w:link w:val="ESONormal"/>
    <w:locked/>
    <w:rsid w:val="00E56A17"/>
    <w:rPr>
      <w:rFonts w:ascii="Arial" w:eastAsia="Times New Roman" w:hAnsi="Arial" w:cs="Times New Roman"/>
      <w:sz w:val="20"/>
      <w:szCs w:val="20"/>
    </w:rPr>
  </w:style>
  <w:style w:type="character" w:customStyle="1" w:styleId="SSBookmark">
    <w:name w:val="SSBookmark"/>
    <w:uiPriority w:val="99"/>
    <w:rsid w:val="00D2227D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BulletedList">
    <w:name w:val="Bulleted List"/>
    <w:next w:val="Normal"/>
    <w:uiPriority w:val="99"/>
    <w:rsid w:val="00D2227D"/>
    <w:pPr>
      <w:autoSpaceDE w:val="0"/>
      <w:autoSpaceDN w:val="0"/>
      <w:adjustRightInd w:val="0"/>
      <w:spacing w:after="0" w:line="240" w:lineRule="auto"/>
      <w:ind w:left="360" w:hanging="360"/>
    </w:pPr>
    <w:rPr>
      <w:rFonts w:ascii="Arial" w:hAnsi="Arial" w:cs="Arial"/>
      <w:color w:val="000000"/>
      <w:sz w:val="20"/>
      <w:szCs w:val="20"/>
      <w:shd w:val="clear" w:color="auto" w:fill="FFFFFF"/>
      <w:lang w:val="en-AU"/>
    </w:rPr>
  </w:style>
  <w:style w:type="paragraph" w:styleId="BodyText">
    <w:name w:val="Body Text"/>
    <w:basedOn w:val="Normal"/>
    <w:next w:val="Normal"/>
    <w:link w:val="BodyTextChar"/>
    <w:uiPriority w:val="99"/>
    <w:rsid w:val="00D2227D"/>
    <w:pPr>
      <w:autoSpaceDE w:val="0"/>
      <w:autoSpaceDN w:val="0"/>
      <w:adjustRightInd w:val="0"/>
      <w:spacing w:after="120" w:line="240" w:lineRule="auto"/>
    </w:pPr>
    <w:rPr>
      <w:rFonts w:cs="Arial"/>
      <w:color w:val="000000"/>
      <w:szCs w:val="20"/>
      <w:shd w:val="clear" w:color="auto" w:fill="FFFFFF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D2227D"/>
    <w:rPr>
      <w:rFonts w:ascii="Arial" w:hAnsi="Arial" w:cs="Arial"/>
      <w:color w:val="000000"/>
      <w:sz w:val="20"/>
      <w:szCs w:val="20"/>
      <w:lang w:val="en-AU"/>
    </w:rPr>
  </w:style>
  <w:style w:type="paragraph" w:styleId="BodyText2">
    <w:name w:val="Body Text 2"/>
    <w:basedOn w:val="Normal"/>
    <w:next w:val="Normal"/>
    <w:link w:val="BodyText2Char"/>
    <w:uiPriority w:val="99"/>
    <w:rsid w:val="00D2227D"/>
    <w:pPr>
      <w:autoSpaceDE w:val="0"/>
      <w:autoSpaceDN w:val="0"/>
      <w:adjustRightInd w:val="0"/>
      <w:spacing w:after="120" w:line="480" w:lineRule="auto"/>
    </w:pPr>
    <w:rPr>
      <w:rFonts w:cs="Arial"/>
      <w:color w:val="000000"/>
      <w:sz w:val="18"/>
      <w:szCs w:val="18"/>
      <w:shd w:val="clear" w:color="auto" w:fill="FFFFFF"/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rsid w:val="00D2227D"/>
    <w:rPr>
      <w:rFonts w:ascii="Arial" w:hAnsi="Arial" w:cs="Arial"/>
      <w:color w:val="000000"/>
      <w:sz w:val="18"/>
      <w:szCs w:val="18"/>
      <w:lang w:val="en-AU"/>
    </w:rPr>
  </w:style>
  <w:style w:type="paragraph" w:styleId="BodyText3">
    <w:name w:val="Body Text 3"/>
    <w:basedOn w:val="Normal"/>
    <w:next w:val="Normal"/>
    <w:link w:val="BodyText3Char"/>
    <w:uiPriority w:val="99"/>
    <w:rsid w:val="00D2227D"/>
    <w:pPr>
      <w:autoSpaceDE w:val="0"/>
      <w:autoSpaceDN w:val="0"/>
      <w:adjustRightInd w:val="0"/>
      <w:spacing w:after="120" w:line="240" w:lineRule="auto"/>
    </w:pPr>
    <w:rPr>
      <w:rFonts w:cs="Arial"/>
      <w:color w:val="000000"/>
      <w:sz w:val="16"/>
      <w:szCs w:val="16"/>
      <w:shd w:val="clear" w:color="auto" w:fill="FFFFFF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D2227D"/>
    <w:rPr>
      <w:rFonts w:ascii="Arial" w:hAnsi="Arial" w:cs="Arial"/>
      <w:color w:val="000000"/>
      <w:sz w:val="16"/>
      <w:szCs w:val="16"/>
      <w:lang w:val="en-AU"/>
    </w:rPr>
  </w:style>
  <w:style w:type="paragraph" w:styleId="PlainText">
    <w:name w:val="Plain Text"/>
    <w:basedOn w:val="Normal"/>
    <w:next w:val="Normal"/>
    <w:link w:val="PlainTextChar"/>
    <w:uiPriority w:val="99"/>
    <w:rsid w:val="00D2227D"/>
    <w:pPr>
      <w:autoSpaceDE w:val="0"/>
      <w:autoSpaceDN w:val="0"/>
      <w:adjustRightInd w:val="0"/>
      <w:spacing w:after="0" w:line="240" w:lineRule="auto"/>
    </w:pPr>
    <w:rPr>
      <w:rFonts w:cs="Arial"/>
      <w:color w:val="000000"/>
      <w:szCs w:val="20"/>
      <w:shd w:val="clear" w:color="auto" w:fill="FFFFFF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2227D"/>
    <w:rPr>
      <w:rFonts w:ascii="Arial" w:hAnsi="Arial" w:cs="Arial"/>
      <w:color w:val="000000"/>
      <w:sz w:val="20"/>
      <w:szCs w:val="20"/>
      <w:lang w:val="en-AU"/>
    </w:rPr>
  </w:style>
  <w:style w:type="character" w:styleId="Emphasis">
    <w:name w:val="Emphasis"/>
    <w:basedOn w:val="DefaultParagraphFont"/>
    <w:uiPriority w:val="99"/>
    <w:qFormat/>
    <w:rsid w:val="00D2227D"/>
    <w:rPr>
      <w:i/>
      <w:iCs/>
      <w:color w:val="000000"/>
      <w:sz w:val="20"/>
      <w:szCs w:val="20"/>
      <w:shd w:val="clear" w:color="auto" w:fill="FFFFFF"/>
    </w:rPr>
  </w:style>
  <w:style w:type="paragraph" w:customStyle="1" w:styleId="Code">
    <w:name w:val="Code"/>
    <w:next w:val="Normal"/>
    <w:uiPriority w:val="99"/>
    <w:rsid w:val="00D222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  <w:shd w:val="clear" w:color="auto" w:fill="FFFFFF"/>
      <w:lang w:val="en-AU"/>
    </w:rPr>
  </w:style>
  <w:style w:type="character" w:customStyle="1" w:styleId="FieldLabel">
    <w:name w:val="Field Label"/>
    <w:uiPriority w:val="99"/>
    <w:rsid w:val="00D2227D"/>
    <w:rPr>
      <w:i/>
      <w:iCs/>
      <w:color w:val="004080"/>
      <w:sz w:val="20"/>
      <w:szCs w:val="20"/>
      <w:shd w:val="clear" w:color="auto" w:fill="FFFFFF"/>
    </w:rPr>
  </w:style>
  <w:style w:type="numbering" w:customStyle="1" w:styleId="NoList1">
    <w:name w:val="No List1"/>
    <w:next w:val="NoList"/>
    <w:uiPriority w:val="99"/>
    <w:semiHidden/>
    <w:unhideWhenUsed/>
    <w:rsid w:val="00D2227D"/>
  </w:style>
  <w:style w:type="numbering" w:customStyle="1" w:styleId="NoList2">
    <w:name w:val="No List2"/>
    <w:next w:val="NoList"/>
    <w:uiPriority w:val="99"/>
    <w:semiHidden/>
    <w:unhideWhenUsed/>
    <w:rsid w:val="001243EF"/>
  </w:style>
  <w:style w:type="character" w:styleId="CommentReference">
    <w:name w:val="annotation reference"/>
    <w:basedOn w:val="DefaultParagraphFont"/>
    <w:semiHidden/>
    <w:unhideWhenUsed/>
    <w:rsid w:val="00835C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5C3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5C3B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B"/>
    <w:rPr>
      <w:rFonts w:ascii="Arial" w:hAnsi="Arial"/>
      <w:b/>
      <w:bCs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81254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285E8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0A3D64"/>
  </w:style>
  <w:style w:type="numbering" w:customStyle="1" w:styleId="NoList4">
    <w:name w:val="No List4"/>
    <w:next w:val="NoList"/>
    <w:uiPriority w:val="99"/>
    <w:semiHidden/>
    <w:unhideWhenUsed/>
    <w:rsid w:val="008C6473"/>
  </w:style>
  <w:style w:type="numbering" w:customStyle="1" w:styleId="NoList5">
    <w:name w:val="No List5"/>
    <w:next w:val="NoList"/>
    <w:uiPriority w:val="99"/>
    <w:semiHidden/>
    <w:unhideWhenUsed/>
    <w:rsid w:val="000A4FAD"/>
  </w:style>
  <w:style w:type="character" w:customStyle="1" w:styleId="shorttext">
    <w:name w:val="short_text"/>
    <w:basedOn w:val="DefaultParagraphFont"/>
    <w:rsid w:val="00AA4F05"/>
  </w:style>
  <w:style w:type="character" w:customStyle="1" w:styleId="hps">
    <w:name w:val="hps"/>
    <w:basedOn w:val="DefaultParagraphFont"/>
    <w:rsid w:val="00AA4F05"/>
  </w:style>
  <w:style w:type="paragraph" w:customStyle="1" w:styleId="ESOOdrkyslovan1">
    <w:name w:val="ESO_Odrážky_číslované_1"/>
    <w:basedOn w:val="Normal"/>
    <w:rsid w:val="001746F5"/>
    <w:pPr>
      <w:numPr>
        <w:numId w:val="5"/>
      </w:numPr>
      <w:spacing w:after="120" w:line="259" w:lineRule="auto"/>
      <w:jc w:val="both"/>
    </w:pPr>
    <w:rPr>
      <w:rFonts w:eastAsia="Calibri" w:cs="Arial"/>
    </w:rPr>
  </w:style>
  <w:style w:type="paragraph" w:customStyle="1" w:styleId="ESOHeadline5">
    <w:name w:val="ESO_Headline_5"/>
    <w:basedOn w:val="Heading5"/>
    <w:link w:val="ESOHeadline5Char"/>
    <w:qFormat/>
    <w:rsid w:val="001746F5"/>
    <w:pPr>
      <w:keepNext w:val="0"/>
      <w:numPr>
        <w:ilvl w:val="0"/>
        <w:numId w:val="0"/>
      </w:numPr>
      <w:suppressAutoHyphens w:val="0"/>
      <w:ind w:left="2269" w:hanging="1418"/>
    </w:pPr>
    <w:rPr>
      <w:rFonts w:ascii="Arial Narrow" w:hAnsi="Arial Narrow" w:cstheme="minorBidi"/>
      <w:bCs w:val="0"/>
      <w:sz w:val="20"/>
    </w:rPr>
  </w:style>
  <w:style w:type="character" w:customStyle="1" w:styleId="ESOHeadline5Char">
    <w:name w:val="ESO_Headline_5 Char"/>
    <w:basedOn w:val="DefaultParagraphFont"/>
    <w:link w:val="ESOHeadline5"/>
    <w:rsid w:val="001746F5"/>
    <w:rPr>
      <w:rFonts w:ascii="Arial Narrow" w:hAnsi="Arial Narrow"/>
      <w:b/>
      <w:i/>
      <w:iCs/>
      <w:kern w:val="28"/>
      <w:sz w:val="20"/>
      <w:lang w:val="en-GB"/>
    </w:rPr>
  </w:style>
  <w:style w:type="paragraph" w:customStyle="1" w:styleId="NumHeading1">
    <w:name w:val="Num Heading 1"/>
    <w:basedOn w:val="Heading1"/>
    <w:next w:val="Normal"/>
    <w:rsid w:val="00110E64"/>
    <w:pPr>
      <w:keepLines w:val="0"/>
      <w:pageBreakBefore/>
      <w:numPr>
        <w:numId w:val="6"/>
      </w:numPr>
      <w:suppressAutoHyphens w:val="0"/>
      <w:spacing w:before="0" w:after="120"/>
    </w:pPr>
    <w:rPr>
      <w:rFonts w:ascii="Arial Black" w:eastAsia="Arial Black" w:hAnsi="Arial Black" w:cs="Arial Black"/>
      <w:b w:val="0"/>
      <w:bCs/>
      <w:smallCaps/>
      <w:color w:val="333333"/>
      <w:kern w:val="32"/>
      <w:sz w:val="32"/>
      <w:szCs w:val="32"/>
      <w:lang w:val="en-US"/>
    </w:rPr>
  </w:style>
  <w:style w:type="paragraph" w:customStyle="1" w:styleId="NumHeading2">
    <w:name w:val="Num Heading 2"/>
    <w:basedOn w:val="Heading2"/>
    <w:next w:val="Normal"/>
    <w:rsid w:val="00110E64"/>
    <w:pPr>
      <w:keepLines w:val="0"/>
      <w:numPr>
        <w:numId w:val="6"/>
      </w:numPr>
      <w:suppressAutoHyphens w:val="0"/>
      <w:spacing w:after="120"/>
    </w:pPr>
    <w:rPr>
      <w:rFonts w:asciiTheme="minorHAnsi" w:hAnsiTheme="minorHAnsi" w:cstheme="minorBidi"/>
      <w:bCs/>
      <w:color w:val="333333"/>
      <w:kern w:val="0"/>
      <w:szCs w:val="28"/>
      <w:lang w:val="en-US"/>
    </w:rPr>
  </w:style>
  <w:style w:type="paragraph" w:customStyle="1" w:styleId="NumHeading3">
    <w:name w:val="Num Heading 3"/>
    <w:basedOn w:val="Heading30"/>
    <w:next w:val="Normal"/>
    <w:rsid w:val="00110E64"/>
    <w:pPr>
      <w:keepLines w:val="0"/>
      <w:numPr>
        <w:numId w:val="6"/>
      </w:numPr>
      <w:suppressAutoHyphens w:val="0"/>
      <w:spacing w:before="180" w:after="200"/>
    </w:pPr>
    <w:rPr>
      <w:rFonts w:asciiTheme="minorHAnsi" w:hAnsiTheme="minorHAnsi" w:cstheme="minorBidi"/>
      <w:bCs w:val="0"/>
      <w:color w:val="333333"/>
      <w:kern w:val="0"/>
      <w:sz w:val="26"/>
      <w:szCs w:val="26"/>
      <w:lang w:val="en-US"/>
    </w:rPr>
  </w:style>
  <w:style w:type="paragraph" w:customStyle="1" w:styleId="NumHeading4">
    <w:name w:val="Num Heading 4"/>
    <w:basedOn w:val="Heading4"/>
    <w:next w:val="Normal"/>
    <w:rsid w:val="00110E64"/>
    <w:pPr>
      <w:numPr>
        <w:numId w:val="6"/>
      </w:numPr>
      <w:spacing w:before="180"/>
    </w:pPr>
    <w:rPr>
      <w:rFonts w:asciiTheme="minorHAnsi" w:hAnsiTheme="minorHAnsi" w:cstheme="minorBidi"/>
      <w:color w:val="333333"/>
      <w:lang w:val="en-US"/>
    </w:rPr>
  </w:style>
  <w:style w:type="paragraph" w:customStyle="1" w:styleId="HeadingAppendixOld">
    <w:name w:val="Heading Appendix Old"/>
    <w:basedOn w:val="Normal"/>
    <w:next w:val="Normal"/>
    <w:rsid w:val="00110E64"/>
    <w:pPr>
      <w:keepNext/>
      <w:pageBreakBefore/>
      <w:numPr>
        <w:ilvl w:val="7"/>
        <w:numId w:val="6"/>
      </w:numPr>
    </w:pPr>
    <w:rPr>
      <w:rFonts w:ascii="Arial Black" w:eastAsia="Arial Black" w:hAnsi="Arial Black" w:cs="Arial Black"/>
      <w:smallCaps/>
      <w:color w:val="333333"/>
      <w:sz w:val="32"/>
      <w:szCs w:val="32"/>
      <w:lang w:val="en-US"/>
    </w:rPr>
  </w:style>
  <w:style w:type="paragraph" w:customStyle="1" w:styleId="HeadingPart">
    <w:name w:val="Heading Part"/>
    <w:basedOn w:val="Normal"/>
    <w:next w:val="Normal"/>
    <w:rsid w:val="00110E64"/>
    <w:pPr>
      <w:pageBreakBefore/>
      <w:numPr>
        <w:ilvl w:val="8"/>
        <w:numId w:val="6"/>
      </w:numPr>
      <w:spacing w:before="480"/>
      <w:outlineLvl w:val="8"/>
    </w:pPr>
    <w:rPr>
      <w:rFonts w:ascii="Arial Black" w:eastAsia="Arial Black" w:hAnsi="Arial Black" w:cs="Arial Black"/>
      <w:b/>
      <w:smallCaps/>
      <w:color w:val="333333"/>
      <w:sz w:val="32"/>
      <w:szCs w:val="32"/>
      <w:lang w:val="en-US"/>
    </w:rPr>
  </w:style>
  <w:style w:type="paragraph" w:customStyle="1" w:styleId="NumHeading5">
    <w:name w:val="Num Heading 5"/>
    <w:basedOn w:val="Heading5"/>
    <w:next w:val="Normal"/>
    <w:rsid w:val="00110E64"/>
    <w:pPr>
      <w:numPr>
        <w:numId w:val="6"/>
      </w:numPr>
      <w:suppressAutoHyphens w:val="0"/>
      <w:spacing w:before="180" w:after="200"/>
    </w:pPr>
    <w:rPr>
      <w:rFonts w:asciiTheme="minorHAnsi" w:hAnsiTheme="minorHAnsi" w:cstheme="minorBidi"/>
      <w:color w:val="333333"/>
      <w:kern w:val="0"/>
      <w:sz w:val="22"/>
      <w:lang w:val="en-US"/>
    </w:rPr>
  </w:style>
  <w:style w:type="character" w:customStyle="1" w:styleId="Style3Char">
    <w:name w:val="Style3 Char"/>
    <w:basedOn w:val="DefaultParagraphFont"/>
    <w:link w:val="Style3"/>
    <w:locked/>
    <w:rsid w:val="00110E64"/>
    <w:rPr>
      <w:b/>
      <w:color w:val="333333"/>
      <w:sz w:val="26"/>
      <w:szCs w:val="26"/>
    </w:rPr>
  </w:style>
  <w:style w:type="paragraph" w:customStyle="1" w:styleId="Style3">
    <w:name w:val="Style3"/>
    <w:basedOn w:val="NumHeading3"/>
    <w:link w:val="Style3Char"/>
    <w:qFormat/>
    <w:rsid w:val="00110E64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53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47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0350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88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6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s\eHealth\1%20JRUZ%20II\JRUZ2_PD_Projektovy_Dokument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9E631E09EF4419A7A0F98634BC268" ma:contentTypeVersion="0" ma:contentTypeDescription="Create a new document." ma:contentTypeScope="" ma:versionID="e7c98ce105fa46c789f112893ae2885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C6E8A-9044-4CBD-89B1-66A0969AC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85C5B22-914C-4421-AB94-ABC4F581CA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3635D3-DF91-49F7-9609-BF41D11B412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1E86E8D-CA18-4388-B8E7-73E0D8D0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JRUZ2_PD_Projektovy_Dokument.dotx</Template>
  <TotalTime>193</TotalTime>
  <Pages>8</Pages>
  <Words>1226</Words>
  <Characters>6992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NESS Slovensko, a.s.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JRUZ 2</dc:subject>
  <dc:creator>Vladimir Polak</dc:creator>
  <cp:keywords/>
  <dc:description/>
  <cp:lastModifiedBy>Martin Katona</cp:lastModifiedBy>
  <cp:revision>17</cp:revision>
  <cp:lastPrinted>2010-03-01T00:55:00Z</cp:lastPrinted>
  <dcterms:created xsi:type="dcterms:W3CDTF">2012-01-10T11:04:00Z</dcterms:created>
  <dcterms:modified xsi:type="dcterms:W3CDTF">2017-04-11T12:01:00Z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0x01010400F660B20DC6328A41A57F3A11A5002B3B</vt:lpwstr>
  </property>
  <property fmtid="{D5CDD505-2E9C-101B-9397-08002B2CF9AE}" pid="3" name="_DocHome">
    <vt:i4>927232168</vt:i4>
  </property>
</Properties>
</file>