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033C69" w14:textId="77777777" w:rsidR="001C3785" w:rsidRPr="00B91DB8" w:rsidRDefault="001C3785" w:rsidP="002C2434">
      <w:pPr>
        <w:rPr>
          <w:rStyle w:val="SubtitleChar"/>
        </w:rPr>
      </w:pPr>
    </w:p>
    <w:p w14:paraId="29033C6A" w14:textId="77777777" w:rsidR="002C2434" w:rsidRPr="00B91DB8" w:rsidRDefault="002C2434" w:rsidP="002C2434">
      <w:pPr>
        <w:rPr>
          <w:rStyle w:val="SubtitleChar"/>
        </w:rPr>
      </w:pPr>
    </w:p>
    <w:p w14:paraId="29033C6B" w14:textId="77777777" w:rsidR="002C2434" w:rsidRPr="00B91DB8" w:rsidRDefault="002C2434" w:rsidP="002C2434">
      <w:pPr>
        <w:rPr>
          <w:rStyle w:val="SubtitleChar"/>
        </w:rPr>
      </w:pPr>
    </w:p>
    <w:p w14:paraId="29033C6C" w14:textId="77777777" w:rsidR="002C2434" w:rsidRPr="00B91DB8" w:rsidRDefault="002C2434" w:rsidP="002C2434">
      <w:pPr>
        <w:rPr>
          <w:rStyle w:val="SubtitleChar"/>
        </w:rPr>
      </w:pPr>
    </w:p>
    <w:p w14:paraId="29033C6D" w14:textId="77777777" w:rsidR="002C2434" w:rsidRPr="00B91DB8" w:rsidRDefault="002C2434" w:rsidP="002C2434">
      <w:pPr>
        <w:rPr>
          <w:rStyle w:val="SubtitleChar"/>
        </w:rPr>
      </w:pPr>
    </w:p>
    <w:p w14:paraId="29033C6E" w14:textId="77777777" w:rsidR="002C2434" w:rsidRPr="00B91DB8" w:rsidRDefault="002C2434" w:rsidP="002C2434">
      <w:pPr>
        <w:rPr>
          <w:rStyle w:val="SubtitleChar"/>
        </w:rPr>
      </w:pPr>
    </w:p>
    <w:p w14:paraId="29033C6F" w14:textId="77777777" w:rsidR="002C2434" w:rsidRPr="00B91DB8" w:rsidRDefault="002C2434" w:rsidP="002C2434">
      <w:pPr>
        <w:rPr>
          <w:rStyle w:val="SubtitleChar"/>
        </w:rPr>
      </w:pPr>
    </w:p>
    <w:p w14:paraId="29033C70" w14:textId="77777777" w:rsidR="002C2434" w:rsidRPr="00B91DB8" w:rsidRDefault="002C2434" w:rsidP="002C2434">
      <w:pPr>
        <w:rPr>
          <w:rStyle w:val="SubtitleChar"/>
        </w:rPr>
      </w:pPr>
    </w:p>
    <w:p w14:paraId="29033C71" w14:textId="77777777" w:rsidR="002C2434" w:rsidRPr="00B91DB8" w:rsidRDefault="002C2434" w:rsidP="002C2434">
      <w:pPr>
        <w:rPr>
          <w:rStyle w:val="SubtitleChar"/>
        </w:rPr>
      </w:pPr>
    </w:p>
    <w:p w14:paraId="29033C72" w14:textId="77777777" w:rsidR="002C2434" w:rsidRPr="00B91DB8" w:rsidRDefault="002C2434" w:rsidP="002C2434">
      <w:pPr>
        <w:rPr>
          <w:rStyle w:val="SubtitleChar"/>
        </w:rPr>
      </w:pPr>
    </w:p>
    <w:p w14:paraId="29033C73" w14:textId="77777777" w:rsidR="001C3785" w:rsidRPr="00B91DB8" w:rsidRDefault="00971B64" w:rsidP="001C3785">
      <w:pPr>
        <w:jc w:val="center"/>
        <w:rPr>
          <w:rFonts w:cs="Times New Roman"/>
          <w:b/>
          <w:sz w:val="26"/>
          <w:szCs w:val="26"/>
        </w:rPr>
      </w:pPr>
      <w:r w:rsidRPr="00B91DB8">
        <w:rPr>
          <w:rFonts w:cs="Times New Roman"/>
          <w:b/>
          <w:noProof/>
          <w:sz w:val="26"/>
          <w:szCs w:val="26"/>
          <w:lang w:eastAsia="sk-SK"/>
        </w:rPr>
        <w:drawing>
          <wp:inline distT="0" distB="0" distL="0" distR="0" wp14:anchorId="2903535A" wp14:editId="2903535B">
            <wp:extent cx="1310020" cy="437731"/>
            <wp:effectExtent l="19050" t="0" r="4430" b="0"/>
            <wp:docPr id="17" name="Obrázok 0" descr="logo eHeal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eHealth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6209" cy="4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33C74" w14:textId="77777777" w:rsidR="001C3785" w:rsidRPr="00B91DB8" w:rsidRDefault="001C3785" w:rsidP="001C3785">
      <w:pPr>
        <w:jc w:val="center"/>
        <w:rPr>
          <w:rFonts w:cs="Times New Roman"/>
          <w:b/>
          <w:sz w:val="26"/>
          <w:szCs w:val="26"/>
        </w:rPr>
      </w:pPr>
    </w:p>
    <w:p w14:paraId="29033C75" w14:textId="77777777" w:rsidR="001C3785" w:rsidRPr="00B91DB8" w:rsidRDefault="001C3785" w:rsidP="001C3785">
      <w:pPr>
        <w:jc w:val="center"/>
        <w:rPr>
          <w:rFonts w:cs="Arial"/>
          <w:b/>
          <w:sz w:val="26"/>
          <w:szCs w:val="26"/>
        </w:rPr>
      </w:pPr>
      <w:r w:rsidRPr="00B91DB8">
        <w:rPr>
          <w:rFonts w:cs="Arial"/>
          <w:b/>
          <w:sz w:val="26"/>
          <w:szCs w:val="26"/>
        </w:rPr>
        <w:t>Ministerstvo zdravotníctva SR</w:t>
      </w:r>
    </w:p>
    <w:p w14:paraId="29033C76" w14:textId="77777777" w:rsidR="0021469D" w:rsidRPr="00B91DB8" w:rsidRDefault="0021469D" w:rsidP="001C3785">
      <w:pPr>
        <w:jc w:val="center"/>
        <w:rPr>
          <w:rFonts w:cs="Arial"/>
          <w:b/>
          <w:sz w:val="26"/>
          <w:szCs w:val="26"/>
        </w:rPr>
      </w:pPr>
      <w:r w:rsidRPr="00B91DB8">
        <w:rPr>
          <w:rFonts w:cs="Arial"/>
          <w:b/>
          <w:sz w:val="26"/>
          <w:szCs w:val="26"/>
        </w:rPr>
        <w:t>Národné centrum zdravotníckych informácií</w:t>
      </w:r>
    </w:p>
    <w:p w14:paraId="29033C77" w14:textId="7206DC75" w:rsidR="001C3785" w:rsidRPr="00B91DB8" w:rsidRDefault="0021469D" w:rsidP="001C3785">
      <w:pPr>
        <w:jc w:val="center"/>
        <w:rPr>
          <w:rFonts w:cs="Arial"/>
          <w:b/>
          <w:color w:val="005E8E"/>
          <w:sz w:val="26"/>
          <w:szCs w:val="26"/>
        </w:rPr>
      </w:pPr>
      <w:r w:rsidRPr="00B91DB8">
        <w:rPr>
          <w:rFonts w:cs="Arial"/>
          <w:b/>
          <w:sz w:val="36"/>
          <w:szCs w:val="36"/>
        </w:rPr>
        <w:t>Jednotná referenčná údajová základňa</w:t>
      </w:r>
      <w:r w:rsidR="002775F6" w:rsidRPr="00B91DB8">
        <w:rPr>
          <w:rFonts w:cs="Arial"/>
          <w:b/>
          <w:sz w:val="36"/>
          <w:szCs w:val="36"/>
        </w:rPr>
        <w:t xml:space="preserve"> </w:t>
      </w:r>
      <w:r w:rsidR="002775F6" w:rsidRPr="00B91DB8">
        <w:rPr>
          <w:rFonts w:cs="Arial"/>
          <w:b/>
          <w:sz w:val="36"/>
          <w:szCs w:val="36"/>
        </w:rPr>
        <w:br/>
        <w:t>rezortu zdravotníctva</w:t>
      </w:r>
    </w:p>
    <w:p w14:paraId="29033C78" w14:textId="6BD4E981" w:rsidR="001C3785" w:rsidRPr="00B91DB8" w:rsidRDefault="00D3306C" w:rsidP="001C3785">
      <w:pPr>
        <w:spacing w:after="120"/>
        <w:jc w:val="center"/>
        <w:rPr>
          <w:rFonts w:cs="Arial"/>
          <w:b/>
          <w:sz w:val="44"/>
          <w:szCs w:val="32"/>
        </w:rPr>
      </w:pPr>
      <w:r w:rsidRPr="00B91DB8">
        <w:rPr>
          <w:rFonts w:cs="Arial"/>
          <w:b/>
          <w:sz w:val="44"/>
          <w:szCs w:val="32"/>
        </w:rPr>
        <w:t>J02</w:t>
      </w:r>
      <w:r w:rsidR="00894E73" w:rsidRPr="00B91DB8">
        <w:rPr>
          <w:rFonts w:cs="Arial"/>
          <w:b/>
          <w:sz w:val="44"/>
          <w:szCs w:val="32"/>
        </w:rPr>
        <w:t xml:space="preserve"> </w:t>
      </w:r>
      <w:r w:rsidR="00FB2F0C">
        <w:rPr>
          <w:rFonts w:cs="Arial"/>
          <w:b/>
          <w:sz w:val="44"/>
          <w:szCs w:val="32"/>
        </w:rPr>
        <w:t xml:space="preserve">Príloha </w:t>
      </w:r>
      <w:r w:rsidR="00544D66">
        <w:rPr>
          <w:rFonts w:cs="Arial"/>
          <w:b/>
          <w:sz w:val="44"/>
          <w:szCs w:val="32"/>
        </w:rPr>
        <w:t>C</w:t>
      </w:r>
      <w:r w:rsidR="000A67E7">
        <w:rPr>
          <w:rFonts w:cs="Arial"/>
          <w:b/>
          <w:sz w:val="44"/>
          <w:szCs w:val="32"/>
        </w:rPr>
        <w:t xml:space="preserve"> </w:t>
      </w:r>
      <w:r w:rsidRPr="00B91DB8">
        <w:rPr>
          <w:rFonts w:cs="Arial"/>
          <w:b/>
          <w:sz w:val="44"/>
          <w:szCs w:val="32"/>
        </w:rPr>
        <w:t>–</w:t>
      </w:r>
      <w:r w:rsidR="00894E73" w:rsidRPr="00B91DB8">
        <w:rPr>
          <w:rFonts w:cs="Arial"/>
          <w:b/>
          <w:sz w:val="44"/>
          <w:szCs w:val="32"/>
        </w:rPr>
        <w:t xml:space="preserve"> </w:t>
      </w:r>
      <w:r w:rsidR="00C85403">
        <w:rPr>
          <w:rFonts w:cs="Arial"/>
          <w:b/>
          <w:sz w:val="44"/>
          <w:szCs w:val="32"/>
        </w:rPr>
        <w:t xml:space="preserve">Spoločné dátové štruktúry rozhraní </w:t>
      </w:r>
      <w:r w:rsidR="00544D66">
        <w:rPr>
          <w:rFonts w:cs="Arial"/>
          <w:b/>
          <w:sz w:val="44"/>
          <w:szCs w:val="32"/>
        </w:rPr>
        <w:t>replikačné</w:t>
      </w:r>
      <w:r w:rsidR="00C85403">
        <w:rPr>
          <w:rFonts w:cs="Arial"/>
          <w:b/>
          <w:sz w:val="44"/>
          <w:szCs w:val="32"/>
        </w:rPr>
        <w:t xml:space="preserve"> XSD</w:t>
      </w:r>
      <w:r w:rsidR="00A235A1">
        <w:rPr>
          <w:rFonts w:cs="Arial"/>
          <w:b/>
          <w:sz w:val="44"/>
          <w:szCs w:val="32"/>
        </w:rPr>
        <w:t xml:space="preserve"> - _</w:t>
      </w:r>
      <w:proofErr w:type="spellStart"/>
      <w:r w:rsidR="00A235A1">
        <w:rPr>
          <w:rFonts w:cs="Arial"/>
          <w:b/>
          <w:sz w:val="44"/>
          <w:szCs w:val="32"/>
        </w:rPr>
        <w:t>Titulna_strana</w:t>
      </w:r>
      <w:proofErr w:type="spellEnd"/>
    </w:p>
    <w:p w14:paraId="29033C79" w14:textId="77777777" w:rsidR="001C3785" w:rsidRPr="00B91DB8" w:rsidRDefault="001C3785" w:rsidP="001C3785">
      <w:pPr>
        <w:spacing w:after="120"/>
        <w:jc w:val="center"/>
        <w:rPr>
          <w:rFonts w:cs="Times New Roman"/>
          <w:b/>
          <w:sz w:val="32"/>
          <w:szCs w:val="32"/>
        </w:rPr>
      </w:pPr>
    </w:p>
    <w:p w14:paraId="29033C7A" w14:textId="77777777" w:rsidR="001C3785" w:rsidRPr="00B91DB8" w:rsidRDefault="001C3785" w:rsidP="001C3785">
      <w:pPr>
        <w:spacing w:after="120"/>
        <w:jc w:val="center"/>
        <w:rPr>
          <w:rFonts w:cs="Times New Roman"/>
          <w:b/>
          <w:sz w:val="32"/>
          <w:szCs w:val="32"/>
        </w:rPr>
      </w:pPr>
    </w:p>
    <w:p w14:paraId="29033C7C" w14:textId="77777777" w:rsidR="001C3785" w:rsidRPr="00B91DB8" w:rsidRDefault="001C3785" w:rsidP="00F4523D">
      <w:pPr>
        <w:spacing w:after="120"/>
        <w:rPr>
          <w:rFonts w:cs="Times New Roman"/>
          <w:b/>
          <w:sz w:val="32"/>
          <w:szCs w:val="32"/>
        </w:rPr>
      </w:pPr>
    </w:p>
    <w:p w14:paraId="29033C7D" w14:textId="77777777" w:rsidR="001C3785" w:rsidRPr="00B91DB8" w:rsidRDefault="001C3785" w:rsidP="001C3785">
      <w:pPr>
        <w:spacing w:after="120"/>
        <w:jc w:val="center"/>
        <w:rPr>
          <w:rFonts w:cs="Times New Roman"/>
          <w:b/>
          <w:sz w:val="32"/>
          <w:szCs w:val="32"/>
        </w:rPr>
      </w:pPr>
    </w:p>
    <w:p w14:paraId="29033C7E" w14:textId="77777777" w:rsidR="001C3785" w:rsidRPr="00B91DB8" w:rsidRDefault="001C3785" w:rsidP="001C3785">
      <w:pPr>
        <w:spacing w:after="120"/>
        <w:jc w:val="center"/>
        <w:rPr>
          <w:rFonts w:cs="Times New Roman"/>
          <w:b/>
          <w:sz w:val="32"/>
          <w:szCs w:val="32"/>
        </w:rPr>
      </w:pPr>
    </w:p>
    <w:p w14:paraId="29033C80" w14:textId="77777777" w:rsidR="001C3785" w:rsidRPr="00B91DB8" w:rsidRDefault="00BA2946" w:rsidP="00BA2946">
      <w:pPr>
        <w:tabs>
          <w:tab w:val="left" w:pos="4320"/>
        </w:tabs>
        <w:spacing w:after="120"/>
        <w:rPr>
          <w:rFonts w:cs="Times New Roman"/>
          <w:b/>
          <w:sz w:val="32"/>
          <w:szCs w:val="32"/>
        </w:rPr>
      </w:pPr>
      <w:r w:rsidRPr="00B91DB8">
        <w:rPr>
          <w:rFonts w:cs="Times New Roman"/>
          <w:b/>
          <w:sz w:val="32"/>
          <w:szCs w:val="32"/>
        </w:rPr>
        <w:tab/>
      </w:r>
    </w:p>
    <w:tbl>
      <w:tblPr>
        <w:tblW w:w="0" w:type="auto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5320"/>
      </w:tblGrid>
      <w:tr w:rsidR="001C3785" w:rsidRPr="00B91DB8" w14:paraId="29033C82" w14:textId="77777777" w:rsidTr="00163C0E">
        <w:trPr>
          <w:cantSplit/>
          <w:jc w:val="center"/>
        </w:trPr>
        <w:tc>
          <w:tcPr>
            <w:tcW w:w="5320" w:type="dxa"/>
          </w:tcPr>
          <w:p w14:paraId="29033C81" w14:textId="6C8B06D9" w:rsidR="001C3785" w:rsidRPr="00B91DB8" w:rsidRDefault="006A4948" w:rsidP="00036E32">
            <w:pPr>
              <w:jc w:val="center"/>
            </w:pPr>
            <w:r>
              <w:t>November</w:t>
            </w:r>
            <w:r w:rsidR="002775F6" w:rsidRPr="00B91DB8">
              <w:t xml:space="preserve"> </w:t>
            </w:r>
            <w:r w:rsidR="007C5E5D" w:rsidRPr="00B91DB8">
              <w:t>201</w:t>
            </w:r>
            <w:r w:rsidR="00724449">
              <w:t>5</w:t>
            </w:r>
          </w:p>
        </w:tc>
      </w:tr>
      <w:tr w:rsidR="001C3785" w:rsidRPr="00B91DB8" w14:paraId="29033C84" w14:textId="77777777" w:rsidTr="00163C0E">
        <w:trPr>
          <w:cantSplit/>
          <w:jc w:val="center"/>
        </w:trPr>
        <w:tc>
          <w:tcPr>
            <w:tcW w:w="5320" w:type="dxa"/>
          </w:tcPr>
          <w:p w14:paraId="29033C83" w14:textId="4AC349F0" w:rsidR="001C3785" w:rsidRPr="00B91DB8" w:rsidRDefault="001C3785" w:rsidP="00346AF2">
            <w:pPr>
              <w:jc w:val="center"/>
            </w:pPr>
            <w:r w:rsidRPr="00B91DB8">
              <w:t xml:space="preserve">Tento dokument obsahuje </w:t>
            </w:r>
            <w:r w:rsidR="004F0088">
              <w:fldChar w:fldCharType="begin"/>
            </w:r>
            <w:r w:rsidR="004F0088">
              <w:instrText xml:space="preserve"> NUMPAGES  \* Arabic  \* MERGEFORMAT </w:instrText>
            </w:r>
            <w:r w:rsidR="004F0088">
              <w:fldChar w:fldCharType="separate"/>
            </w:r>
            <w:r w:rsidR="006A4948">
              <w:rPr>
                <w:noProof/>
              </w:rPr>
              <w:t>8</w:t>
            </w:r>
            <w:r w:rsidR="004F0088">
              <w:rPr>
                <w:noProof/>
              </w:rPr>
              <w:fldChar w:fldCharType="end"/>
            </w:r>
            <w:r w:rsidRPr="00B91DB8">
              <w:t xml:space="preserve"> strán</w:t>
            </w:r>
          </w:p>
        </w:tc>
      </w:tr>
      <w:tr w:rsidR="001C3785" w:rsidRPr="00B91DB8" w14:paraId="29033C86" w14:textId="77777777" w:rsidTr="00163C0E">
        <w:trPr>
          <w:cantSplit/>
          <w:trHeight w:hRule="exact" w:val="20"/>
          <w:jc w:val="center"/>
        </w:trPr>
        <w:tc>
          <w:tcPr>
            <w:tcW w:w="5320" w:type="dxa"/>
          </w:tcPr>
          <w:p w14:paraId="29033C85" w14:textId="77777777" w:rsidR="001C3785" w:rsidRPr="00B91DB8" w:rsidRDefault="001C3785" w:rsidP="001C3785">
            <w:pPr>
              <w:ind w:left="29"/>
            </w:pPr>
            <w:bookmarkStart w:id="0" w:name="AppendPages" w:colFirst="0" w:colLast="0"/>
          </w:p>
        </w:tc>
      </w:tr>
      <w:bookmarkEnd w:id="0"/>
      <w:tr w:rsidR="001C3785" w:rsidRPr="00B91DB8" w14:paraId="29033C88" w14:textId="77777777" w:rsidTr="00163C0E">
        <w:trPr>
          <w:cantSplit/>
          <w:jc w:val="center"/>
        </w:trPr>
        <w:tc>
          <w:tcPr>
            <w:tcW w:w="5320" w:type="dxa"/>
          </w:tcPr>
          <w:p w14:paraId="29033C87" w14:textId="77777777" w:rsidR="001C3785" w:rsidRPr="00B91DB8" w:rsidRDefault="001C3785" w:rsidP="001C3785">
            <w:pPr>
              <w:ind w:left="29"/>
            </w:pPr>
          </w:p>
        </w:tc>
      </w:tr>
    </w:tbl>
    <w:p w14:paraId="29033C89" w14:textId="77777777" w:rsidR="001C3785" w:rsidRPr="00B91DB8" w:rsidRDefault="001C3785" w:rsidP="001C3785">
      <w:pPr>
        <w:spacing w:after="120"/>
        <w:jc w:val="center"/>
        <w:rPr>
          <w:rFonts w:cs="Times New Roman"/>
          <w:b/>
          <w:sz w:val="32"/>
          <w:szCs w:val="32"/>
        </w:rPr>
      </w:pPr>
    </w:p>
    <w:p w14:paraId="29033C8A" w14:textId="77777777" w:rsidR="001C3785" w:rsidRPr="00B91DB8" w:rsidRDefault="002C2434" w:rsidP="00577DB5">
      <w:pPr>
        <w:rPr>
          <w:rFonts w:cs="Arial"/>
          <w:b/>
          <w:i/>
          <w:sz w:val="24"/>
          <w:szCs w:val="24"/>
        </w:rPr>
      </w:pPr>
      <w:r w:rsidRPr="00B91DB8">
        <w:br w:type="page"/>
      </w:r>
      <w:r w:rsidR="001C3785" w:rsidRPr="00B91DB8">
        <w:rPr>
          <w:rFonts w:cs="Arial"/>
          <w:b/>
          <w:sz w:val="24"/>
          <w:szCs w:val="24"/>
        </w:rPr>
        <w:lastRenderedPageBreak/>
        <w:t>Základné informácie o dokumente</w:t>
      </w:r>
    </w:p>
    <w:tbl>
      <w:tblPr>
        <w:tblStyle w:val="TableGrid"/>
        <w:tblW w:w="5000" w:type="pct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2343"/>
        <w:gridCol w:w="7266"/>
      </w:tblGrid>
      <w:tr w:rsidR="001C3785" w:rsidRPr="00B91DB8" w14:paraId="29033C8D" w14:textId="77777777" w:rsidTr="009D3C9B">
        <w:tc>
          <w:tcPr>
            <w:tcW w:w="1219" w:type="pct"/>
            <w:shd w:val="clear" w:color="auto" w:fill="AFC8FF"/>
          </w:tcPr>
          <w:p w14:paraId="29033C8B" w14:textId="77777777" w:rsidR="001C3785" w:rsidRPr="00B91DB8" w:rsidRDefault="001C3785" w:rsidP="00163C0E">
            <w:pPr>
              <w:spacing w:before="20" w:after="60"/>
              <w:jc w:val="center"/>
              <w:rPr>
                <w:b/>
              </w:rPr>
            </w:pPr>
            <w:r w:rsidRPr="00B91DB8">
              <w:rPr>
                <w:b/>
              </w:rPr>
              <w:t>Názov dokumentu</w:t>
            </w:r>
          </w:p>
        </w:tc>
        <w:tc>
          <w:tcPr>
            <w:tcW w:w="3781" w:type="pct"/>
          </w:tcPr>
          <w:p w14:paraId="29033C8C" w14:textId="52C914FA" w:rsidR="001C3785" w:rsidRPr="00B91DB8" w:rsidRDefault="00B21930" w:rsidP="00544D66">
            <w:pPr>
              <w:spacing w:before="20" w:after="60"/>
            </w:pPr>
            <w:r w:rsidRPr="00B21930">
              <w:t>J02 Príloha C – Spoločné dátové štruktúry rozhraní replikačné XSD - _</w:t>
            </w:r>
            <w:proofErr w:type="spellStart"/>
            <w:r w:rsidRPr="00B21930">
              <w:t>Titulna_strana</w:t>
            </w:r>
            <w:proofErr w:type="spellEnd"/>
          </w:p>
        </w:tc>
      </w:tr>
      <w:tr w:rsidR="001C3785" w:rsidRPr="00B91DB8" w14:paraId="29033C90" w14:textId="77777777" w:rsidTr="009D3C9B">
        <w:tc>
          <w:tcPr>
            <w:tcW w:w="1219" w:type="pct"/>
            <w:shd w:val="clear" w:color="auto" w:fill="AFC8FF"/>
          </w:tcPr>
          <w:p w14:paraId="29033C8E" w14:textId="77777777" w:rsidR="001C3785" w:rsidRPr="00B91DB8" w:rsidRDefault="001C3785" w:rsidP="00163C0E">
            <w:pPr>
              <w:spacing w:before="20" w:after="60"/>
              <w:jc w:val="center"/>
              <w:rPr>
                <w:b/>
              </w:rPr>
            </w:pPr>
            <w:r w:rsidRPr="00B91DB8">
              <w:rPr>
                <w:b/>
              </w:rPr>
              <w:t>Aktuálna verzia</w:t>
            </w:r>
          </w:p>
        </w:tc>
        <w:tc>
          <w:tcPr>
            <w:tcW w:w="3781" w:type="pct"/>
          </w:tcPr>
          <w:p w14:paraId="29033C8F" w14:textId="0E36C822" w:rsidR="001C3785" w:rsidRPr="00B91DB8" w:rsidRDefault="00724449" w:rsidP="003125D5">
            <w:pPr>
              <w:spacing w:before="20" w:after="60"/>
            </w:pPr>
            <w:r>
              <w:t>4</w:t>
            </w:r>
            <w:r w:rsidR="00F4523D">
              <w:t>.</w:t>
            </w:r>
            <w:r w:rsidR="006A4948">
              <w:t>8</w:t>
            </w:r>
          </w:p>
        </w:tc>
      </w:tr>
      <w:tr w:rsidR="001C3785" w:rsidRPr="00B91DB8" w14:paraId="29033C93" w14:textId="77777777" w:rsidTr="009D3C9B">
        <w:tc>
          <w:tcPr>
            <w:tcW w:w="1219" w:type="pct"/>
            <w:shd w:val="clear" w:color="auto" w:fill="AFC8FF"/>
          </w:tcPr>
          <w:p w14:paraId="29033C91" w14:textId="77777777" w:rsidR="001C3785" w:rsidRPr="00B91DB8" w:rsidRDefault="001C3785" w:rsidP="00163C0E">
            <w:pPr>
              <w:spacing w:before="20" w:after="60"/>
              <w:jc w:val="center"/>
              <w:rPr>
                <w:b/>
              </w:rPr>
            </w:pPr>
            <w:r w:rsidRPr="00B91DB8">
              <w:rPr>
                <w:b/>
              </w:rPr>
              <w:t>Status</w:t>
            </w:r>
          </w:p>
        </w:tc>
        <w:tc>
          <w:tcPr>
            <w:tcW w:w="3781" w:type="pct"/>
          </w:tcPr>
          <w:p w14:paraId="29033C92" w14:textId="77777777" w:rsidR="001C3785" w:rsidRPr="00B91DB8" w:rsidRDefault="001C3785" w:rsidP="00630A63">
            <w:pPr>
              <w:spacing w:before="20" w:after="60"/>
            </w:pPr>
            <w:proofErr w:type="spellStart"/>
            <w:r w:rsidRPr="00A235A1">
              <w:rPr>
                <w:strike/>
              </w:rPr>
              <w:t>Draft</w:t>
            </w:r>
            <w:proofErr w:type="spellEnd"/>
            <w:r w:rsidRPr="00A235A1">
              <w:rPr>
                <w:strike/>
              </w:rPr>
              <w:t xml:space="preserve"> </w:t>
            </w:r>
            <w:r w:rsidRPr="00B91DB8">
              <w:t xml:space="preserve">/ </w:t>
            </w:r>
            <w:r w:rsidRPr="00510055">
              <w:rPr>
                <w:strike/>
              </w:rPr>
              <w:t>Pripomienkovanie</w:t>
            </w:r>
            <w:r w:rsidRPr="00B91DB8">
              <w:rPr>
                <w:strike/>
              </w:rPr>
              <w:t xml:space="preserve"> </w:t>
            </w:r>
            <w:r w:rsidRPr="00B91DB8">
              <w:t xml:space="preserve">/ </w:t>
            </w:r>
            <w:r w:rsidRPr="00510055">
              <w:rPr>
                <w:b/>
              </w:rPr>
              <w:t>Schvaľovanie</w:t>
            </w:r>
          </w:p>
        </w:tc>
      </w:tr>
      <w:tr w:rsidR="001C3785" w:rsidRPr="00B91DB8" w14:paraId="29033C96" w14:textId="77777777" w:rsidTr="009D3C9B">
        <w:tc>
          <w:tcPr>
            <w:tcW w:w="1219" w:type="pct"/>
            <w:shd w:val="clear" w:color="auto" w:fill="AFC8FF"/>
          </w:tcPr>
          <w:p w14:paraId="29033C94" w14:textId="77777777" w:rsidR="001C3785" w:rsidRPr="00B91DB8" w:rsidRDefault="001C3785" w:rsidP="00163C0E">
            <w:pPr>
              <w:spacing w:before="20" w:after="60"/>
              <w:jc w:val="center"/>
              <w:rPr>
                <w:b/>
              </w:rPr>
            </w:pPr>
            <w:r w:rsidRPr="00B91DB8">
              <w:rPr>
                <w:b/>
              </w:rPr>
              <w:t>Tvorca dokumentu</w:t>
            </w:r>
          </w:p>
        </w:tc>
        <w:tc>
          <w:tcPr>
            <w:tcW w:w="3781" w:type="pct"/>
          </w:tcPr>
          <w:p w14:paraId="29033C95" w14:textId="17FF9500" w:rsidR="001C3785" w:rsidRPr="00B91DB8" w:rsidRDefault="000D5140" w:rsidP="00716F54">
            <w:pPr>
              <w:spacing w:before="20" w:after="60"/>
            </w:pPr>
            <w:r>
              <w:t>Vladimír Polák</w:t>
            </w:r>
          </w:p>
        </w:tc>
      </w:tr>
    </w:tbl>
    <w:p w14:paraId="29033C97" w14:textId="77777777" w:rsidR="001C3785" w:rsidRPr="00B91DB8" w:rsidRDefault="001C3785" w:rsidP="001C3785"/>
    <w:p w14:paraId="29033C98" w14:textId="77777777" w:rsidR="001C3785" w:rsidRPr="00B91DB8" w:rsidRDefault="001C3785" w:rsidP="001C3785">
      <w:pPr>
        <w:pStyle w:val="Heading9"/>
        <w:numPr>
          <w:ilvl w:val="0"/>
          <w:numId w:val="0"/>
        </w:numPr>
        <w:jc w:val="center"/>
        <w:rPr>
          <w:rFonts w:cs="Arial"/>
          <w:b/>
          <w:i w:val="0"/>
          <w:sz w:val="24"/>
          <w:szCs w:val="24"/>
        </w:rPr>
      </w:pPr>
      <w:r w:rsidRPr="00B91DB8">
        <w:rPr>
          <w:rFonts w:cs="Arial"/>
          <w:b/>
          <w:i w:val="0"/>
          <w:sz w:val="24"/>
          <w:szCs w:val="24"/>
        </w:rPr>
        <w:t>História dokumentu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8"/>
        <w:gridCol w:w="1340"/>
        <w:gridCol w:w="2051"/>
        <w:gridCol w:w="5230"/>
      </w:tblGrid>
      <w:tr w:rsidR="001C3785" w:rsidRPr="00B91DB8" w14:paraId="29033C9D" w14:textId="77777777" w:rsidTr="008C4105">
        <w:tc>
          <w:tcPr>
            <w:tcW w:w="523" w:type="pct"/>
            <w:shd w:val="clear" w:color="auto" w:fill="AFC8FF"/>
          </w:tcPr>
          <w:p w14:paraId="29033C99" w14:textId="77777777" w:rsidR="001C3785" w:rsidRPr="00B91DB8" w:rsidRDefault="001C3785" w:rsidP="00163C0E">
            <w:pPr>
              <w:spacing w:before="20" w:after="60"/>
              <w:jc w:val="center"/>
              <w:rPr>
                <w:b/>
              </w:rPr>
            </w:pPr>
            <w:r w:rsidRPr="00B91DB8">
              <w:rPr>
                <w:b/>
              </w:rPr>
              <w:t>Verzia</w:t>
            </w:r>
          </w:p>
        </w:tc>
        <w:tc>
          <w:tcPr>
            <w:tcW w:w="696" w:type="pct"/>
            <w:shd w:val="clear" w:color="auto" w:fill="AFC8FF"/>
          </w:tcPr>
          <w:p w14:paraId="29033C9A" w14:textId="77777777" w:rsidR="001C3785" w:rsidRPr="00B91DB8" w:rsidRDefault="001C3785" w:rsidP="00163C0E">
            <w:pPr>
              <w:spacing w:before="20" w:after="60"/>
              <w:jc w:val="center"/>
              <w:rPr>
                <w:b/>
              </w:rPr>
            </w:pPr>
            <w:r w:rsidRPr="00B91DB8">
              <w:rPr>
                <w:b/>
              </w:rPr>
              <w:t>Dátum</w:t>
            </w:r>
          </w:p>
        </w:tc>
        <w:tc>
          <w:tcPr>
            <w:tcW w:w="1065" w:type="pct"/>
            <w:shd w:val="clear" w:color="auto" w:fill="AFC8FF"/>
          </w:tcPr>
          <w:p w14:paraId="29033C9B" w14:textId="77777777" w:rsidR="001C3785" w:rsidRPr="00B91DB8" w:rsidRDefault="001C3785" w:rsidP="00163C0E">
            <w:pPr>
              <w:spacing w:before="20" w:after="60"/>
              <w:jc w:val="center"/>
              <w:rPr>
                <w:b/>
              </w:rPr>
            </w:pPr>
            <w:r w:rsidRPr="00B91DB8">
              <w:rPr>
                <w:b/>
              </w:rPr>
              <w:t>Autor</w:t>
            </w:r>
          </w:p>
        </w:tc>
        <w:tc>
          <w:tcPr>
            <w:tcW w:w="2716" w:type="pct"/>
            <w:shd w:val="clear" w:color="auto" w:fill="AFC8FF"/>
          </w:tcPr>
          <w:p w14:paraId="29033C9C" w14:textId="0E342C49" w:rsidR="001C3785" w:rsidRPr="00B91DB8" w:rsidRDefault="001C3785" w:rsidP="00163C0E">
            <w:pPr>
              <w:spacing w:before="20" w:after="60"/>
              <w:jc w:val="center"/>
              <w:rPr>
                <w:b/>
              </w:rPr>
            </w:pPr>
            <w:r w:rsidRPr="00B91DB8">
              <w:rPr>
                <w:b/>
              </w:rPr>
              <w:t>Popis verzie a</w:t>
            </w:r>
            <w:r w:rsidR="00D41659">
              <w:rPr>
                <w:b/>
              </w:rPr>
              <w:t> </w:t>
            </w:r>
            <w:r w:rsidRPr="00B91DB8">
              <w:rPr>
                <w:b/>
              </w:rPr>
              <w:t>zmien oproti predchádzajúcej verzii</w:t>
            </w:r>
          </w:p>
        </w:tc>
      </w:tr>
      <w:tr w:rsidR="001C3785" w:rsidRPr="00B91DB8" w14:paraId="29033CA2" w14:textId="77777777" w:rsidTr="008C4105">
        <w:tc>
          <w:tcPr>
            <w:tcW w:w="523" w:type="pct"/>
          </w:tcPr>
          <w:p w14:paraId="29033C9E" w14:textId="46527FCA" w:rsidR="001C3785" w:rsidRPr="00B91DB8" w:rsidRDefault="00F4523D" w:rsidP="00163C0E">
            <w:pPr>
              <w:spacing w:before="20" w:after="60"/>
              <w:jc w:val="center"/>
            </w:pPr>
            <w:r>
              <w:t>0.</w:t>
            </w:r>
            <w:r w:rsidR="005C68F9" w:rsidRPr="00B91DB8">
              <w:t>1</w:t>
            </w:r>
          </w:p>
        </w:tc>
        <w:tc>
          <w:tcPr>
            <w:tcW w:w="696" w:type="pct"/>
          </w:tcPr>
          <w:p w14:paraId="29033C9F" w14:textId="450DE03C" w:rsidR="001C3785" w:rsidRPr="00B91DB8" w:rsidRDefault="000A67E7" w:rsidP="00716F54">
            <w:pPr>
              <w:spacing w:before="20" w:after="60"/>
              <w:jc w:val="center"/>
            </w:pPr>
            <w:r>
              <w:t>1</w:t>
            </w:r>
            <w:r w:rsidR="00716F54">
              <w:t>4</w:t>
            </w:r>
            <w:r>
              <w:t>.</w:t>
            </w:r>
            <w:r w:rsidR="00716F54">
              <w:t>3</w:t>
            </w:r>
            <w:r>
              <w:t>.2012</w:t>
            </w:r>
          </w:p>
        </w:tc>
        <w:tc>
          <w:tcPr>
            <w:tcW w:w="1065" w:type="pct"/>
          </w:tcPr>
          <w:p w14:paraId="29033CA0" w14:textId="72C71F1C" w:rsidR="001C3785" w:rsidRPr="00B91DB8" w:rsidRDefault="00716F54" w:rsidP="00346AF2">
            <w:pPr>
              <w:spacing w:before="20" w:after="60"/>
            </w:pPr>
            <w:r>
              <w:t xml:space="preserve">Martina </w:t>
            </w:r>
            <w:proofErr w:type="spellStart"/>
            <w:r>
              <w:t>Hrušovská</w:t>
            </w:r>
            <w:proofErr w:type="spellEnd"/>
          </w:p>
        </w:tc>
        <w:tc>
          <w:tcPr>
            <w:tcW w:w="2716" w:type="pct"/>
          </w:tcPr>
          <w:p w14:paraId="29033CA1" w14:textId="6EAA19D8" w:rsidR="001C3785" w:rsidRPr="00B91DB8" w:rsidRDefault="005C68F9" w:rsidP="000A67E7">
            <w:pPr>
              <w:spacing w:before="20" w:after="60"/>
            </w:pPr>
            <w:r w:rsidRPr="00B91DB8">
              <w:t>Vytvorená šablóna</w:t>
            </w:r>
          </w:p>
        </w:tc>
      </w:tr>
      <w:tr w:rsidR="00716F54" w:rsidRPr="00B91DB8" w14:paraId="74AFD889" w14:textId="77777777" w:rsidTr="008C4105">
        <w:tc>
          <w:tcPr>
            <w:tcW w:w="523" w:type="pct"/>
          </w:tcPr>
          <w:p w14:paraId="54E43A61" w14:textId="5C0162CA" w:rsidR="00716F54" w:rsidRPr="00B91DB8" w:rsidRDefault="00716F54" w:rsidP="00163C0E">
            <w:pPr>
              <w:spacing w:before="20" w:after="60"/>
              <w:jc w:val="center"/>
            </w:pPr>
            <w:r>
              <w:t>0.2</w:t>
            </w:r>
          </w:p>
        </w:tc>
        <w:tc>
          <w:tcPr>
            <w:tcW w:w="696" w:type="pct"/>
          </w:tcPr>
          <w:p w14:paraId="52A07D9F" w14:textId="5D5F7C8C" w:rsidR="00716F54" w:rsidRPr="00B91DB8" w:rsidRDefault="00716F54" w:rsidP="00163C0E">
            <w:pPr>
              <w:spacing w:before="20" w:after="60"/>
              <w:jc w:val="center"/>
            </w:pPr>
            <w:r>
              <w:t>14.3.2012</w:t>
            </w:r>
          </w:p>
        </w:tc>
        <w:tc>
          <w:tcPr>
            <w:tcW w:w="1065" w:type="pct"/>
          </w:tcPr>
          <w:p w14:paraId="72001A32" w14:textId="3339F83A" w:rsidR="00716F54" w:rsidRPr="00B91DB8" w:rsidRDefault="00716F54" w:rsidP="00346AF2">
            <w:pPr>
              <w:spacing w:before="20" w:after="60"/>
            </w:pPr>
            <w:r>
              <w:t xml:space="preserve">Martina </w:t>
            </w:r>
            <w:proofErr w:type="spellStart"/>
            <w:r>
              <w:t>Hrušovská</w:t>
            </w:r>
            <w:proofErr w:type="spellEnd"/>
          </w:p>
        </w:tc>
        <w:tc>
          <w:tcPr>
            <w:tcW w:w="2716" w:type="pct"/>
          </w:tcPr>
          <w:p w14:paraId="08F9DD6A" w14:textId="0B1071ED" w:rsidR="00716F54" w:rsidRPr="00CB30EE" w:rsidRDefault="00716F54" w:rsidP="00716F54">
            <w:pPr>
              <w:spacing w:before="20" w:after="60"/>
            </w:pPr>
            <w:r>
              <w:t>Vytvorenie sprievodného dokumentu k</w:t>
            </w:r>
            <w:r w:rsidR="00D41659">
              <w:t> </w:t>
            </w:r>
            <w:r>
              <w:t>ZIP súboru a</w:t>
            </w:r>
            <w:r w:rsidR="00D41659">
              <w:t> </w:t>
            </w:r>
            <w:r>
              <w:t>vytvorenie navigačného obrázku</w:t>
            </w:r>
          </w:p>
        </w:tc>
      </w:tr>
      <w:tr w:rsidR="00A235A1" w:rsidRPr="00B91DB8" w14:paraId="23A79561" w14:textId="77777777" w:rsidTr="008C4105">
        <w:tc>
          <w:tcPr>
            <w:tcW w:w="523" w:type="pct"/>
          </w:tcPr>
          <w:p w14:paraId="7B60CDEC" w14:textId="20232026" w:rsidR="00A235A1" w:rsidRDefault="00A235A1" w:rsidP="00163C0E">
            <w:pPr>
              <w:spacing w:before="20" w:after="60"/>
              <w:jc w:val="center"/>
            </w:pPr>
            <w:r>
              <w:t>1.1</w:t>
            </w:r>
          </w:p>
        </w:tc>
        <w:tc>
          <w:tcPr>
            <w:tcW w:w="696" w:type="pct"/>
          </w:tcPr>
          <w:p w14:paraId="4BC8C0AF" w14:textId="7E9527E5" w:rsidR="00A235A1" w:rsidRDefault="00A235A1" w:rsidP="00163C0E">
            <w:pPr>
              <w:spacing w:before="20" w:after="60"/>
              <w:jc w:val="center"/>
            </w:pPr>
            <w:r>
              <w:t>15.3.2012</w:t>
            </w:r>
          </w:p>
        </w:tc>
        <w:tc>
          <w:tcPr>
            <w:tcW w:w="1065" w:type="pct"/>
          </w:tcPr>
          <w:p w14:paraId="6F94D8CE" w14:textId="706242F4" w:rsidR="00A235A1" w:rsidRDefault="00A235A1" w:rsidP="00346AF2">
            <w:pPr>
              <w:spacing w:before="20" w:after="60"/>
            </w:pPr>
            <w:r>
              <w:t xml:space="preserve">Martina </w:t>
            </w:r>
            <w:proofErr w:type="spellStart"/>
            <w:r>
              <w:t>Hrušovská</w:t>
            </w:r>
            <w:proofErr w:type="spellEnd"/>
          </w:p>
        </w:tc>
        <w:tc>
          <w:tcPr>
            <w:tcW w:w="2716" w:type="pct"/>
          </w:tcPr>
          <w:p w14:paraId="3C4E51DE" w14:textId="7E00AF55" w:rsidR="00A235A1" w:rsidRDefault="00A235A1" w:rsidP="00716F54">
            <w:pPr>
              <w:spacing w:before="20" w:after="60"/>
            </w:pPr>
            <w:r w:rsidRPr="00A235A1">
              <w:t>Predložené na kontrolu zapracovania pripomienok</w:t>
            </w:r>
          </w:p>
        </w:tc>
      </w:tr>
      <w:tr w:rsidR="00510055" w:rsidRPr="00B91DB8" w14:paraId="102505EE" w14:textId="77777777" w:rsidTr="008C4105">
        <w:tc>
          <w:tcPr>
            <w:tcW w:w="523" w:type="pct"/>
          </w:tcPr>
          <w:p w14:paraId="115CE8FF" w14:textId="2BFAC5B3" w:rsidR="00510055" w:rsidRDefault="00510055" w:rsidP="00163C0E">
            <w:pPr>
              <w:spacing w:before="20" w:after="60"/>
              <w:jc w:val="center"/>
            </w:pPr>
            <w:r>
              <w:t>2.0</w:t>
            </w:r>
          </w:p>
        </w:tc>
        <w:tc>
          <w:tcPr>
            <w:tcW w:w="696" w:type="pct"/>
          </w:tcPr>
          <w:p w14:paraId="346346B8" w14:textId="4E7F2B49" w:rsidR="00510055" w:rsidRDefault="00510055" w:rsidP="00163C0E">
            <w:pPr>
              <w:spacing w:before="20" w:after="60"/>
              <w:jc w:val="center"/>
            </w:pPr>
            <w:r>
              <w:t>30.3.2012</w:t>
            </w:r>
          </w:p>
        </w:tc>
        <w:tc>
          <w:tcPr>
            <w:tcW w:w="1065" w:type="pct"/>
          </w:tcPr>
          <w:p w14:paraId="5F9CD0A4" w14:textId="7B0B2EB9" w:rsidR="00510055" w:rsidRDefault="00510055" w:rsidP="00346AF2">
            <w:pPr>
              <w:spacing w:before="20" w:after="60"/>
            </w:pPr>
            <w:r>
              <w:t>Vladimír Polák</w:t>
            </w:r>
          </w:p>
        </w:tc>
        <w:tc>
          <w:tcPr>
            <w:tcW w:w="2716" w:type="pct"/>
          </w:tcPr>
          <w:p w14:paraId="1DFD0E94" w14:textId="30B0DC9F" w:rsidR="00510055" w:rsidRPr="00A235A1" w:rsidRDefault="00510055" w:rsidP="00716F54">
            <w:pPr>
              <w:spacing w:before="20" w:after="60"/>
            </w:pPr>
            <w:r>
              <w:t>Na schválenie</w:t>
            </w:r>
          </w:p>
        </w:tc>
      </w:tr>
      <w:tr w:rsidR="00D41659" w:rsidRPr="00B91DB8" w14:paraId="66706563" w14:textId="77777777" w:rsidTr="008C4105">
        <w:tc>
          <w:tcPr>
            <w:tcW w:w="523" w:type="pct"/>
          </w:tcPr>
          <w:p w14:paraId="28D80556" w14:textId="10EF34C4" w:rsidR="00D41659" w:rsidRDefault="00D41659" w:rsidP="00163C0E">
            <w:pPr>
              <w:spacing w:before="20" w:after="60"/>
              <w:jc w:val="center"/>
            </w:pPr>
            <w:r>
              <w:t>2.1</w:t>
            </w:r>
          </w:p>
        </w:tc>
        <w:tc>
          <w:tcPr>
            <w:tcW w:w="696" w:type="pct"/>
          </w:tcPr>
          <w:p w14:paraId="0251780E" w14:textId="43C8085D" w:rsidR="00D41659" w:rsidRDefault="00D41659" w:rsidP="00163C0E">
            <w:pPr>
              <w:spacing w:before="20" w:after="60"/>
              <w:jc w:val="center"/>
            </w:pPr>
            <w:r>
              <w:t>26.6.2013</w:t>
            </w:r>
          </w:p>
        </w:tc>
        <w:tc>
          <w:tcPr>
            <w:tcW w:w="1065" w:type="pct"/>
          </w:tcPr>
          <w:p w14:paraId="0A777353" w14:textId="6BF5A45C" w:rsidR="00D41659" w:rsidRDefault="00D41659" w:rsidP="00346AF2">
            <w:pPr>
              <w:spacing w:before="20" w:after="60"/>
            </w:pPr>
            <w:r>
              <w:t>Miroslav Straka</w:t>
            </w:r>
          </w:p>
        </w:tc>
        <w:tc>
          <w:tcPr>
            <w:tcW w:w="2716" w:type="pct"/>
          </w:tcPr>
          <w:p w14:paraId="23900083" w14:textId="49AF4FB0" w:rsidR="00D41659" w:rsidRDefault="00D41659" w:rsidP="00716F54">
            <w:pPr>
              <w:spacing w:before="20" w:after="60"/>
            </w:pPr>
            <w:r>
              <w:t xml:space="preserve">Do </w:t>
            </w:r>
            <w:proofErr w:type="spellStart"/>
            <w:r>
              <w:t>xsd</w:t>
            </w:r>
            <w:proofErr w:type="spellEnd"/>
            <w:r>
              <w:t xml:space="preserve"> schém boli doplnené typové kontroly</w:t>
            </w:r>
          </w:p>
        </w:tc>
      </w:tr>
      <w:tr w:rsidR="008A5880" w:rsidRPr="00B91DB8" w14:paraId="24F6BAD2" w14:textId="77777777" w:rsidTr="008C4105">
        <w:tc>
          <w:tcPr>
            <w:tcW w:w="523" w:type="pct"/>
          </w:tcPr>
          <w:p w14:paraId="3D73D120" w14:textId="2869CE54" w:rsidR="008A5880" w:rsidRDefault="008A5880" w:rsidP="00163C0E">
            <w:pPr>
              <w:spacing w:before="20" w:after="60"/>
              <w:jc w:val="center"/>
            </w:pPr>
            <w:r>
              <w:t>2.2</w:t>
            </w:r>
          </w:p>
        </w:tc>
        <w:tc>
          <w:tcPr>
            <w:tcW w:w="696" w:type="pct"/>
          </w:tcPr>
          <w:p w14:paraId="1F2A84C1" w14:textId="6C5D49BF" w:rsidR="008A5880" w:rsidRDefault="008A5880" w:rsidP="00163C0E">
            <w:pPr>
              <w:spacing w:before="20" w:after="60"/>
              <w:jc w:val="center"/>
            </w:pPr>
            <w:r>
              <w:t>29.7.2013</w:t>
            </w:r>
          </w:p>
        </w:tc>
        <w:tc>
          <w:tcPr>
            <w:tcW w:w="1065" w:type="pct"/>
          </w:tcPr>
          <w:p w14:paraId="3D33A892" w14:textId="66023F00" w:rsidR="008A5880" w:rsidRDefault="008A5880" w:rsidP="00346AF2">
            <w:pPr>
              <w:spacing w:before="20" w:after="60"/>
            </w:pPr>
            <w:r>
              <w:t>Vladimír Polák</w:t>
            </w:r>
          </w:p>
        </w:tc>
        <w:tc>
          <w:tcPr>
            <w:tcW w:w="2716" w:type="pct"/>
          </w:tcPr>
          <w:p w14:paraId="01D6B552" w14:textId="761ACE41" w:rsidR="008A5880" w:rsidRDefault="008A5880" w:rsidP="00716F54">
            <w:pPr>
              <w:spacing w:before="20" w:after="60"/>
            </w:pPr>
            <w:r>
              <w:t>Typové kontroly doplnené v plnom rozsahu.</w:t>
            </w:r>
          </w:p>
        </w:tc>
      </w:tr>
      <w:tr w:rsidR="009E2D48" w:rsidRPr="00B91DB8" w14:paraId="4BC6A222" w14:textId="77777777" w:rsidTr="00DE7A72">
        <w:tc>
          <w:tcPr>
            <w:tcW w:w="523" w:type="pct"/>
          </w:tcPr>
          <w:p w14:paraId="4CB8AEF7" w14:textId="77777777" w:rsidR="009E2D48" w:rsidRDefault="009E2D48" w:rsidP="00DE7A72">
            <w:pPr>
              <w:spacing w:before="20" w:after="60"/>
              <w:jc w:val="center"/>
            </w:pPr>
            <w:r>
              <w:t>2.3</w:t>
            </w:r>
          </w:p>
        </w:tc>
        <w:tc>
          <w:tcPr>
            <w:tcW w:w="696" w:type="pct"/>
          </w:tcPr>
          <w:p w14:paraId="641D1B36" w14:textId="77777777" w:rsidR="009E2D48" w:rsidRDefault="009E2D48" w:rsidP="00DE7A72">
            <w:pPr>
              <w:spacing w:before="20" w:after="60"/>
              <w:jc w:val="center"/>
            </w:pPr>
            <w:r>
              <w:t>9.9.2013</w:t>
            </w:r>
          </w:p>
        </w:tc>
        <w:tc>
          <w:tcPr>
            <w:tcW w:w="1065" w:type="pct"/>
          </w:tcPr>
          <w:p w14:paraId="4BA9CC85" w14:textId="77777777" w:rsidR="009E2D48" w:rsidRDefault="009E2D48" w:rsidP="00DE7A72">
            <w:pPr>
              <w:spacing w:before="20" w:after="60"/>
            </w:pPr>
            <w:r>
              <w:t>Vladimír Polák</w:t>
            </w:r>
          </w:p>
        </w:tc>
        <w:tc>
          <w:tcPr>
            <w:tcW w:w="2716" w:type="pct"/>
          </w:tcPr>
          <w:p w14:paraId="4C17E55B" w14:textId="77777777" w:rsidR="009E2D48" w:rsidRDefault="009E2D48" w:rsidP="00DE7A72">
            <w:pPr>
              <w:spacing w:before="20" w:after="60"/>
            </w:pPr>
            <w:r>
              <w:t>Zapracovanie pripomienok NCZI pre špecifické dátové typy.</w:t>
            </w:r>
          </w:p>
        </w:tc>
      </w:tr>
      <w:tr w:rsidR="003125D5" w:rsidRPr="00B91DB8" w14:paraId="5BB7A87C" w14:textId="77777777" w:rsidTr="00AB482E">
        <w:tc>
          <w:tcPr>
            <w:tcW w:w="523" w:type="pct"/>
          </w:tcPr>
          <w:p w14:paraId="0819F8C9" w14:textId="77777777" w:rsidR="003125D5" w:rsidRDefault="003125D5" w:rsidP="00AB482E">
            <w:pPr>
              <w:spacing w:before="20" w:after="60"/>
              <w:jc w:val="center"/>
            </w:pPr>
            <w:r>
              <w:t>2.4</w:t>
            </w:r>
          </w:p>
        </w:tc>
        <w:tc>
          <w:tcPr>
            <w:tcW w:w="696" w:type="pct"/>
          </w:tcPr>
          <w:p w14:paraId="6769EAA5" w14:textId="77777777" w:rsidR="003125D5" w:rsidRDefault="003125D5" w:rsidP="00AB482E">
            <w:pPr>
              <w:spacing w:before="20" w:after="60"/>
              <w:jc w:val="center"/>
            </w:pPr>
            <w:r>
              <w:t>21.10.2013</w:t>
            </w:r>
          </w:p>
        </w:tc>
        <w:tc>
          <w:tcPr>
            <w:tcW w:w="1065" w:type="pct"/>
          </w:tcPr>
          <w:p w14:paraId="655B9B8C" w14:textId="77777777" w:rsidR="003125D5" w:rsidRDefault="003125D5" w:rsidP="00AB482E">
            <w:pPr>
              <w:spacing w:before="20" w:after="60"/>
            </w:pPr>
            <w:r>
              <w:t>Vladimír Polák</w:t>
            </w:r>
          </w:p>
        </w:tc>
        <w:tc>
          <w:tcPr>
            <w:tcW w:w="2716" w:type="pct"/>
          </w:tcPr>
          <w:p w14:paraId="066B4160" w14:textId="77777777" w:rsidR="003125D5" w:rsidRDefault="003125D5" w:rsidP="00AB482E">
            <w:pPr>
              <w:spacing w:before="20" w:after="60"/>
            </w:pPr>
            <w:r>
              <w:t>Zapracovanie pripomienok NCZI.</w:t>
            </w:r>
          </w:p>
        </w:tc>
      </w:tr>
      <w:tr w:rsidR="000D5140" w:rsidRPr="00B91DB8" w14:paraId="017E4FF1" w14:textId="77777777" w:rsidTr="00414E25">
        <w:tc>
          <w:tcPr>
            <w:tcW w:w="523" w:type="pct"/>
          </w:tcPr>
          <w:p w14:paraId="585225D4" w14:textId="77777777" w:rsidR="000D5140" w:rsidRDefault="000D5140" w:rsidP="00414E25">
            <w:pPr>
              <w:spacing w:before="20" w:after="60"/>
              <w:jc w:val="center"/>
            </w:pPr>
            <w:r>
              <w:t>3.0</w:t>
            </w:r>
          </w:p>
        </w:tc>
        <w:tc>
          <w:tcPr>
            <w:tcW w:w="696" w:type="pct"/>
          </w:tcPr>
          <w:p w14:paraId="62821600" w14:textId="77777777" w:rsidR="000D5140" w:rsidRDefault="000D5140" w:rsidP="00414E25">
            <w:pPr>
              <w:spacing w:before="20" w:after="60"/>
              <w:jc w:val="center"/>
            </w:pPr>
            <w:r>
              <w:t>3.12.2014</w:t>
            </w:r>
          </w:p>
        </w:tc>
        <w:tc>
          <w:tcPr>
            <w:tcW w:w="1065" w:type="pct"/>
          </w:tcPr>
          <w:p w14:paraId="3392E2A1" w14:textId="77777777" w:rsidR="000D5140" w:rsidRDefault="000D5140" w:rsidP="00414E25">
            <w:pPr>
              <w:spacing w:before="20" w:after="60"/>
            </w:pPr>
            <w:r>
              <w:t>Vladimír Polák</w:t>
            </w:r>
          </w:p>
        </w:tc>
        <w:tc>
          <w:tcPr>
            <w:tcW w:w="2716" w:type="pct"/>
          </w:tcPr>
          <w:p w14:paraId="250D1228" w14:textId="77777777" w:rsidR="000D5140" w:rsidRDefault="000D5140" w:rsidP="00414E25">
            <w:pPr>
              <w:spacing w:before="20" w:after="60"/>
            </w:pPr>
            <w:r>
              <w:t>Doplnenie a aktualizácia</w:t>
            </w:r>
          </w:p>
        </w:tc>
      </w:tr>
      <w:tr w:rsidR="00724449" w:rsidRPr="00B91DB8" w14:paraId="17E27E51" w14:textId="77777777" w:rsidTr="00911DCB">
        <w:tc>
          <w:tcPr>
            <w:tcW w:w="523" w:type="pct"/>
          </w:tcPr>
          <w:p w14:paraId="7AA789DD" w14:textId="77777777" w:rsidR="00724449" w:rsidRDefault="00724449" w:rsidP="00911DCB">
            <w:pPr>
              <w:spacing w:before="20" w:after="60"/>
              <w:jc w:val="center"/>
            </w:pPr>
            <w:r>
              <w:t>3.1</w:t>
            </w:r>
          </w:p>
        </w:tc>
        <w:tc>
          <w:tcPr>
            <w:tcW w:w="696" w:type="pct"/>
          </w:tcPr>
          <w:p w14:paraId="0860D52E" w14:textId="6A7A5904" w:rsidR="00724449" w:rsidRDefault="00724449" w:rsidP="00911DCB">
            <w:pPr>
              <w:spacing w:before="20" w:after="60"/>
              <w:jc w:val="center"/>
            </w:pPr>
            <w:r>
              <w:t>23.1.2014</w:t>
            </w:r>
          </w:p>
        </w:tc>
        <w:tc>
          <w:tcPr>
            <w:tcW w:w="1065" w:type="pct"/>
          </w:tcPr>
          <w:p w14:paraId="05DEFCCA" w14:textId="77777777" w:rsidR="00724449" w:rsidRDefault="00724449" w:rsidP="00911DCB">
            <w:pPr>
              <w:spacing w:before="20" w:after="60"/>
            </w:pPr>
            <w:r>
              <w:t>Vladimír Polák</w:t>
            </w:r>
          </w:p>
        </w:tc>
        <w:tc>
          <w:tcPr>
            <w:tcW w:w="2716" w:type="pct"/>
          </w:tcPr>
          <w:p w14:paraId="569471E7" w14:textId="77777777" w:rsidR="00724449" w:rsidRDefault="00724449" w:rsidP="00911DCB">
            <w:pPr>
              <w:spacing w:before="20" w:after="60"/>
            </w:pPr>
            <w:r>
              <w:t>Doplnenie a aktualizácia</w:t>
            </w:r>
          </w:p>
        </w:tc>
      </w:tr>
      <w:tr w:rsidR="009F201A" w:rsidRPr="00B91DB8" w14:paraId="1F415316" w14:textId="77777777" w:rsidTr="008F59F7">
        <w:tc>
          <w:tcPr>
            <w:tcW w:w="523" w:type="pct"/>
          </w:tcPr>
          <w:p w14:paraId="2F4E2B1C" w14:textId="77777777" w:rsidR="009F201A" w:rsidRDefault="009F201A" w:rsidP="008F59F7">
            <w:pPr>
              <w:spacing w:before="20" w:after="60"/>
              <w:jc w:val="center"/>
            </w:pPr>
            <w:r>
              <w:t>4.0</w:t>
            </w:r>
          </w:p>
        </w:tc>
        <w:tc>
          <w:tcPr>
            <w:tcW w:w="696" w:type="pct"/>
          </w:tcPr>
          <w:p w14:paraId="64D8908F" w14:textId="77777777" w:rsidR="009F201A" w:rsidRDefault="009F201A" w:rsidP="008F59F7">
            <w:pPr>
              <w:spacing w:before="20" w:after="60"/>
              <w:jc w:val="center"/>
            </w:pPr>
            <w:r>
              <w:t>18.3.2015</w:t>
            </w:r>
          </w:p>
        </w:tc>
        <w:tc>
          <w:tcPr>
            <w:tcW w:w="1065" w:type="pct"/>
          </w:tcPr>
          <w:p w14:paraId="632EB169" w14:textId="77777777" w:rsidR="009F201A" w:rsidRDefault="009F201A" w:rsidP="008F59F7">
            <w:pPr>
              <w:spacing w:before="20" w:after="60"/>
            </w:pPr>
            <w:r>
              <w:t>Vladimír Polák</w:t>
            </w:r>
          </w:p>
        </w:tc>
        <w:tc>
          <w:tcPr>
            <w:tcW w:w="2716" w:type="pct"/>
          </w:tcPr>
          <w:p w14:paraId="115905D4" w14:textId="77777777" w:rsidR="009F201A" w:rsidRDefault="009F201A" w:rsidP="008F59F7">
            <w:pPr>
              <w:spacing w:before="20" w:after="60"/>
            </w:pPr>
            <w:r>
              <w:t>Doplnenie a aktualizácia</w:t>
            </w:r>
          </w:p>
        </w:tc>
      </w:tr>
      <w:tr w:rsidR="00917CA2" w:rsidRPr="00B91DB8" w14:paraId="1E82DE57" w14:textId="77777777" w:rsidTr="008C4105">
        <w:tc>
          <w:tcPr>
            <w:tcW w:w="523" w:type="pct"/>
          </w:tcPr>
          <w:p w14:paraId="41009A7E" w14:textId="019038D0" w:rsidR="00917CA2" w:rsidRDefault="00724449" w:rsidP="00724449">
            <w:pPr>
              <w:spacing w:before="20" w:after="60"/>
              <w:jc w:val="center"/>
            </w:pPr>
            <w:r>
              <w:t>4</w:t>
            </w:r>
            <w:r w:rsidR="009E2D48">
              <w:t>.</w:t>
            </w:r>
            <w:r w:rsidR="009F201A">
              <w:t>3</w:t>
            </w:r>
          </w:p>
        </w:tc>
        <w:tc>
          <w:tcPr>
            <w:tcW w:w="696" w:type="pct"/>
          </w:tcPr>
          <w:p w14:paraId="4F33AA2A" w14:textId="6778E581" w:rsidR="00917CA2" w:rsidRDefault="009F201A" w:rsidP="00724449">
            <w:pPr>
              <w:spacing w:before="20" w:after="60"/>
              <w:jc w:val="center"/>
            </w:pPr>
            <w:r>
              <w:t>31</w:t>
            </w:r>
            <w:r w:rsidR="00724449">
              <w:t>.3</w:t>
            </w:r>
            <w:r w:rsidR="00917CA2">
              <w:t>.201</w:t>
            </w:r>
            <w:r w:rsidR="00724449">
              <w:t>5</w:t>
            </w:r>
          </w:p>
        </w:tc>
        <w:tc>
          <w:tcPr>
            <w:tcW w:w="1065" w:type="pct"/>
          </w:tcPr>
          <w:p w14:paraId="0C13F7A9" w14:textId="49086C4D" w:rsidR="00917CA2" w:rsidRDefault="00917CA2" w:rsidP="00346AF2">
            <w:pPr>
              <w:spacing w:before="20" w:after="60"/>
            </w:pPr>
            <w:r>
              <w:t>Vladimír Polák</w:t>
            </w:r>
          </w:p>
        </w:tc>
        <w:tc>
          <w:tcPr>
            <w:tcW w:w="2716" w:type="pct"/>
          </w:tcPr>
          <w:p w14:paraId="7510BF2C" w14:textId="2A08E625" w:rsidR="00917CA2" w:rsidRDefault="003125D5" w:rsidP="009E2D48">
            <w:pPr>
              <w:spacing w:before="20" w:after="60"/>
            </w:pPr>
            <w:r>
              <w:t>Doplnenie a aktualizácia</w:t>
            </w:r>
          </w:p>
        </w:tc>
      </w:tr>
      <w:tr w:rsidR="002D7236" w:rsidRPr="00B91DB8" w14:paraId="183531DC" w14:textId="77777777" w:rsidTr="008C7FC8">
        <w:tc>
          <w:tcPr>
            <w:tcW w:w="523" w:type="pct"/>
          </w:tcPr>
          <w:p w14:paraId="2E78AF8F" w14:textId="77777777" w:rsidR="002D7236" w:rsidRDefault="002D7236" w:rsidP="008C7FC8">
            <w:pPr>
              <w:spacing w:before="20" w:after="60"/>
              <w:jc w:val="center"/>
            </w:pPr>
            <w:r>
              <w:t>4.4</w:t>
            </w:r>
          </w:p>
        </w:tc>
        <w:tc>
          <w:tcPr>
            <w:tcW w:w="696" w:type="pct"/>
          </w:tcPr>
          <w:p w14:paraId="66F3BD57" w14:textId="77777777" w:rsidR="002D7236" w:rsidRDefault="002D7236" w:rsidP="008C7FC8">
            <w:pPr>
              <w:spacing w:before="20" w:after="60"/>
              <w:jc w:val="center"/>
            </w:pPr>
            <w:r>
              <w:t>31.5.2015</w:t>
            </w:r>
          </w:p>
        </w:tc>
        <w:tc>
          <w:tcPr>
            <w:tcW w:w="1065" w:type="pct"/>
          </w:tcPr>
          <w:p w14:paraId="2FB39BE2" w14:textId="77777777" w:rsidR="002D7236" w:rsidRDefault="002D7236" w:rsidP="008C7FC8">
            <w:pPr>
              <w:spacing w:before="20" w:after="60"/>
            </w:pPr>
            <w:r>
              <w:t>Vladimír Polák</w:t>
            </w:r>
          </w:p>
        </w:tc>
        <w:tc>
          <w:tcPr>
            <w:tcW w:w="2716" w:type="pct"/>
          </w:tcPr>
          <w:p w14:paraId="186FE873" w14:textId="77777777" w:rsidR="002D7236" w:rsidRDefault="002D7236" w:rsidP="008C7FC8">
            <w:pPr>
              <w:spacing w:before="20" w:after="60"/>
            </w:pPr>
            <w:r>
              <w:t>Aktualizácia</w:t>
            </w:r>
          </w:p>
        </w:tc>
      </w:tr>
      <w:tr w:rsidR="00775123" w:rsidRPr="00B91DB8" w14:paraId="7F3592E4" w14:textId="77777777" w:rsidTr="008C4105">
        <w:tc>
          <w:tcPr>
            <w:tcW w:w="523" w:type="pct"/>
          </w:tcPr>
          <w:p w14:paraId="50FB74D6" w14:textId="0B7E8946" w:rsidR="00775123" w:rsidRDefault="002D7236" w:rsidP="00724449">
            <w:pPr>
              <w:spacing w:before="20" w:after="60"/>
              <w:jc w:val="center"/>
            </w:pPr>
            <w:r>
              <w:t>4.5</w:t>
            </w:r>
          </w:p>
        </w:tc>
        <w:tc>
          <w:tcPr>
            <w:tcW w:w="696" w:type="pct"/>
          </w:tcPr>
          <w:p w14:paraId="59BE15F3" w14:textId="4CA2652F" w:rsidR="00775123" w:rsidRDefault="002D7236" w:rsidP="00724449">
            <w:pPr>
              <w:spacing w:before="20" w:after="60"/>
              <w:jc w:val="center"/>
            </w:pPr>
            <w:r>
              <w:t>30.6</w:t>
            </w:r>
            <w:r w:rsidR="00775123">
              <w:t>.2015</w:t>
            </w:r>
          </w:p>
        </w:tc>
        <w:tc>
          <w:tcPr>
            <w:tcW w:w="1065" w:type="pct"/>
          </w:tcPr>
          <w:p w14:paraId="6C5CEDCE" w14:textId="766F7269" w:rsidR="00775123" w:rsidRDefault="00775123" w:rsidP="00346AF2">
            <w:pPr>
              <w:spacing w:before="20" w:after="60"/>
            </w:pPr>
            <w:r>
              <w:t>Vladimír Polák</w:t>
            </w:r>
          </w:p>
        </w:tc>
        <w:tc>
          <w:tcPr>
            <w:tcW w:w="2716" w:type="pct"/>
          </w:tcPr>
          <w:p w14:paraId="441BF292" w14:textId="0B2E354E" w:rsidR="00775123" w:rsidRDefault="00775123" w:rsidP="009E2D48">
            <w:pPr>
              <w:spacing w:before="20" w:after="60"/>
            </w:pPr>
            <w:r>
              <w:t>Aktualizácia</w:t>
            </w:r>
          </w:p>
        </w:tc>
      </w:tr>
      <w:tr w:rsidR="00036E32" w:rsidRPr="00B91DB8" w14:paraId="0E7710DB" w14:textId="77777777" w:rsidTr="008C4105">
        <w:tc>
          <w:tcPr>
            <w:tcW w:w="523" w:type="pct"/>
          </w:tcPr>
          <w:p w14:paraId="2E4BD66C" w14:textId="08CE50D8" w:rsidR="00036E32" w:rsidRDefault="00036E32" w:rsidP="00724449">
            <w:pPr>
              <w:spacing w:before="20" w:after="60"/>
              <w:jc w:val="center"/>
            </w:pPr>
            <w:r>
              <w:t>4.6</w:t>
            </w:r>
          </w:p>
        </w:tc>
        <w:tc>
          <w:tcPr>
            <w:tcW w:w="696" w:type="pct"/>
          </w:tcPr>
          <w:p w14:paraId="2E6DB8FD" w14:textId="6E00132E" w:rsidR="00036E32" w:rsidRDefault="00036E32" w:rsidP="00724449">
            <w:pPr>
              <w:spacing w:before="20" w:after="60"/>
              <w:jc w:val="center"/>
            </w:pPr>
            <w:r>
              <w:t>31.7.2015</w:t>
            </w:r>
          </w:p>
        </w:tc>
        <w:tc>
          <w:tcPr>
            <w:tcW w:w="1065" w:type="pct"/>
          </w:tcPr>
          <w:p w14:paraId="425E8DE3" w14:textId="7E5D617E" w:rsidR="00036E32" w:rsidRDefault="00036E32" w:rsidP="00346AF2">
            <w:pPr>
              <w:spacing w:before="20" w:after="60"/>
            </w:pPr>
            <w:r>
              <w:t xml:space="preserve">Miroslav </w:t>
            </w:r>
            <w:proofErr w:type="spellStart"/>
            <w:r>
              <w:t>Zlevský</w:t>
            </w:r>
            <w:proofErr w:type="spellEnd"/>
          </w:p>
        </w:tc>
        <w:tc>
          <w:tcPr>
            <w:tcW w:w="2716" w:type="pct"/>
          </w:tcPr>
          <w:p w14:paraId="40761E59" w14:textId="5F721D40" w:rsidR="00036E32" w:rsidRDefault="00036E32" w:rsidP="009E2D48">
            <w:pPr>
              <w:spacing w:before="20" w:after="60"/>
            </w:pPr>
            <w:r>
              <w:t>Aktualizácia</w:t>
            </w:r>
          </w:p>
        </w:tc>
      </w:tr>
      <w:tr w:rsidR="003227DF" w:rsidRPr="00B91DB8" w14:paraId="7490830D" w14:textId="77777777" w:rsidTr="008C4105">
        <w:tc>
          <w:tcPr>
            <w:tcW w:w="523" w:type="pct"/>
          </w:tcPr>
          <w:p w14:paraId="309536AC" w14:textId="1C52617C" w:rsidR="003227DF" w:rsidRDefault="003227DF" w:rsidP="006A4948">
            <w:pPr>
              <w:spacing w:before="20" w:after="60"/>
              <w:jc w:val="center"/>
            </w:pPr>
            <w:r>
              <w:t>4.7</w:t>
            </w:r>
          </w:p>
        </w:tc>
        <w:tc>
          <w:tcPr>
            <w:tcW w:w="696" w:type="pct"/>
          </w:tcPr>
          <w:p w14:paraId="675F2991" w14:textId="1B1136EA" w:rsidR="003227DF" w:rsidRDefault="003227DF" w:rsidP="00724449">
            <w:pPr>
              <w:spacing w:before="20" w:after="60"/>
              <w:jc w:val="center"/>
            </w:pPr>
            <w:r>
              <w:t>13.10.2015</w:t>
            </w:r>
          </w:p>
        </w:tc>
        <w:tc>
          <w:tcPr>
            <w:tcW w:w="1065" w:type="pct"/>
          </w:tcPr>
          <w:p w14:paraId="48CA8BA6" w14:textId="2F75F91B" w:rsidR="003227DF" w:rsidRDefault="003227DF" w:rsidP="00346AF2">
            <w:pPr>
              <w:spacing w:before="20" w:after="60"/>
            </w:pPr>
            <w:r>
              <w:t xml:space="preserve">Miroslav </w:t>
            </w:r>
            <w:proofErr w:type="spellStart"/>
            <w:r>
              <w:t>Zlevský</w:t>
            </w:r>
            <w:proofErr w:type="spellEnd"/>
          </w:p>
        </w:tc>
        <w:tc>
          <w:tcPr>
            <w:tcW w:w="2716" w:type="pct"/>
          </w:tcPr>
          <w:p w14:paraId="1D5C2F55" w14:textId="736761F9" w:rsidR="003227DF" w:rsidRDefault="003227DF" w:rsidP="009E2D48">
            <w:pPr>
              <w:spacing w:before="20" w:after="60"/>
            </w:pPr>
            <w:r>
              <w:t>Aktualizácia</w:t>
            </w:r>
          </w:p>
        </w:tc>
      </w:tr>
      <w:tr w:rsidR="006A4948" w:rsidRPr="00B91DB8" w14:paraId="33EE4FB4" w14:textId="77777777" w:rsidTr="008C4105">
        <w:tc>
          <w:tcPr>
            <w:tcW w:w="523" w:type="pct"/>
          </w:tcPr>
          <w:p w14:paraId="10B01EAE" w14:textId="1F729509" w:rsidR="006A4948" w:rsidRDefault="006A4948" w:rsidP="006A4948">
            <w:pPr>
              <w:spacing w:before="20" w:after="60"/>
              <w:jc w:val="center"/>
            </w:pPr>
            <w:r>
              <w:t>4.8</w:t>
            </w:r>
          </w:p>
        </w:tc>
        <w:tc>
          <w:tcPr>
            <w:tcW w:w="696" w:type="pct"/>
          </w:tcPr>
          <w:p w14:paraId="4F95AE69" w14:textId="405A608E" w:rsidR="006A4948" w:rsidRDefault="006A4948" w:rsidP="006A4948">
            <w:pPr>
              <w:spacing w:before="20" w:after="60"/>
              <w:jc w:val="center"/>
            </w:pPr>
            <w:r>
              <w:t>18.11.2015</w:t>
            </w:r>
          </w:p>
        </w:tc>
        <w:tc>
          <w:tcPr>
            <w:tcW w:w="1065" w:type="pct"/>
          </w:tcPr>
          <w:p w14:paraId="3C50CAA3" w14:textId="44B16A71" w:rsidR="006A4948" w:rsidRDefault="006A4948" w:rsidP="006A4948">
            <w:pPr>
              <w:spacing w:before="20" w:after="60"/>
            </w:pPr>
            <w:r>
              <w:t xml:space="preserve">Miroslav </w:t>
            </w:r>
            <w:proofErr w:type="spellStart"/>
            <w:r>
              <w:t>Zlevský</w:t>
            </w:r>
            <w:proofErr w:type="spellEnd"/>
          </w:p>
        </w:tc>
        <w:tc>
          <w:tcPr>
            <w:tcW w:w="2716" w:type="pct"/>
          </w:tcPr>
          <w:p w14:paraId="027A968D" w14:textId="654D5680" w:rsidR="006A4948" w:rsidRDefault="006A4948" w:rsidP="006A4948">
            <w:pPr>
              <w:spacing w:before="20" w:after="60"/>
            </w:pPr>
            <w:r>
              <w:t>Aktualizácia</w:t>
            </w:r>
          </w:p>
        </w:tc>
      </w:tr>
    </w:tbl>
    <w:p w14:paraId="29033CBC" w14:textId="77777777" w:rsidR="004B352D" w:rsidRPr="00B91DB8" w:rsidRDefault="004B352D" w:rsidP="004B352D"/>
    <w:p w14:paraId="29033CBD" w14:textId="77777777" w:rsidR="006924C8" w:rsidRPr="00B91DB8" w:rsidRDefault="006924C8">
      <w:r w:rsidRPr="00B91DB8">
        <w:br w:type="page"/>
      </w:r>
      <w:bookmarkStart w:id="1" w:name="_GoBack"/>
      <w:bookmarkEnd w:id="1"/>
    </w:p>
    <w:sdt>
      <w:sdtPr>
        <w:rPr>
          <w:rFonts w:ascii="Arial" w:hAnsi="Arial" w:cstheme="minorBidi"/>
          <w:b w:val="0"/>
          <w:bCs w:val="0"/>
          <w:caps/>
          <w:color w:val="auto"/>
          <w:sz w:val="20"/>
          <w:szCs w:val="22"/>
          <w:lang w:val="sk-SK"/>
        </w:rPr>
        <w:id w:val="1198667335"/>
        <w:docPartObj>
          <w:docPartGallery w:val="Table of Contents"/>
          <w:docPartUnique/>
        </w:docPartObj>
      </w:sdtPr>
      <w:sdtEndPr>
        <w:rPr>
          <w:rFonts w:asciiTheme="minorHAnsi" w:hAnsiTheme="minorHAnsi"/>
          <w:b/>
          <w:bCs/>
        </w:rPr>
      </w:sdtEndPr>
      <w:sdtContent>
        <w:p w14:paraId="29033CBE" w14:textId="77777777" w:rsidR="00644E58" w:rsidRPr="00B91DB8" w:rsidRDefault="00644E58">
          <w:pPr>
            <w:pStyle w:val="TOCHeading"/>
            <w:rPr>
              <w:lang w:val="sk-SK"/>
            </w:rPr>
          </w:pPr>
          <w:r w:rsidRPr="00B91DB8">
            <w:rPr>
              <w:lang w:val="sk-SK"/>
            </w:rPr>
            <w:t>OBSAH</w:t>
          </w:r>
        </w:p>
        <w:p w14:paraId="47F1E617" w14:textId="77777777" w:rsidR="006A4948" w:rsidRDefault="000A4FAD">
          <w:pPr>
            <w:pStyle w:val="TOC1"/>
            <w:tabs>
              <w:tab w:val="left" w:pos="400"/>
              <w:tab w:val="right" w:leader="dot" w:pos="9629"/>
            </w:tabs>
            <w:rPr>
              <w:rFonts w:eastAsiaTheme="minorEastAsia"/>
              <w:b w:val="0"/>
              <w:bCs w:val="0"/>
              <w:caps w:val="0"/>
              <w:noProof/>
              <w:sz w:val="22"/>
              <w:lang w:eastAsia="sk-SK"/>
            </w:rPr>
          </w:pPr>
          <w:r w:rsidRPr="00B91DB8">
            <w:rPr>
              <w:b w:val="0"/>
              <w:bCs w:val="0"/>
              <w:caps w:val="0"/>
            </w:rPr>
            <w:fldChar w:fldCharType="begin"/>
          </w:r>
          <w:r w:rsidRPr="00B91DB8">
            <w:rPr>
              <w:b w:val="0"/>
              <w:bCs w:val="0"/>
              <w:caps w:val="0"/>
            </w:rPr>
            <w:instrText xml:space="preserve"> TOC \o "1-5" \h \z \u </w:instrText>
          </w:r>
          <w:r w:rsidRPr="00B91DB8">
            <w:rPr>
              <w:b w:val="0"/>
              <w:bCs w:val="0"/>
              <w:caps w:val="0"/>
            </w:rPr>
            <w:fldChar w:fldCharType="separate"/>
          </w:r>
          <w:hyperlink w:anchor="_Toc435621037" w:history="1">
            <w:r w:rsidR="006A4948" w:rsidRPr="00C8385A">
              <w:rPr>
                <w:rStyle w:val="Hyperlink"/>
                <w:noProof/>
              </w:rPr>
              <w:t>1</w:t>
            </w:r>
            <w:r w:rsidR="006A4948">
              <w:rPr>
                <w:rFonts w:eastAsiaTheme="minorEastAsia"/>
                <w:b w:val="0"/>
                <w:bCs w:val="0"/>
                <w:caps w:val="0"/>
                <w:noProof/>
                <w:sz w:val="22"/>
                <w:lang w:eastAsia="sk-SK"/>
              </w:rPr>
              <w:tab/>
            </w:r>
            <w:r w:rsidR="006A4948" w:rsidRPr="00C8385A">
              <w:rPr>
                <w:rStyle w:val="Hyperlink"/>
                <w:noProof/>
              </w:rPr>
              <w:t>Navigačný obrázok</w:t>
            </w:r>
            <w:r w:rsidR="006A4948">
              <w:rPr>
                <w:noProof/>
                <w:webHidden/>
              </w:rPr>
              <w:tab/>
            </w:r>
            <w:r w:rsidR="006A4948">
              <w:rPr>
                <w:noProof/>
                <w:webHidden/>
              </w:rPr>
              <w:fldChar w:fldCharType="begin"/>
            </w:r>
            <w:r w:rsidR="006A4948">
              <w:rPr>
                <w:noProof/>
                <w:webHidden/>
              </w:rPr>
              <w:instrText xml:space="preserve"> PAGEREF _Toc435621037 \h </w:instrText>
            </w:r>
            <w:r w:rsidR="006A4948">
              <w:rPr>
                <w:noProof/>
                <w:webHidden/>
              </w:rPr>
            </w:r>
            <w:r w:rsidR="006A4948">
              <w:rPr>
                <w:noProof/>
                <w:webHidden/>
              </w:rPr>
              <w:fldChar w:fldCharType="separate"/>
            </w:r>
            <w:r w:rsidR="006A4948">
              <w:rPr>
                <w:noProof/>
                <w:webHidden/>
              </w:rPr>
              <w:t>5</w:t>
            </w:r>
            <w:r w:rsidR="006A4948">
              <w:rPr>
                <w:noProof/>
                <w:webHidden/>
              </w:rPr>
              <w:fldChar w:fldCharType="end"/>
            </w:r>
          </w:hyperlink>
        </w:p>
        <w:p w14:paraId="2614E74F" w14:textId="77777777" w:rsidR="006A4948" w:rsidRDefault="006A4948">
          <w:pPr>
            <w:pStyle w:val="TOC1"/>
            <w:tabs>
              <w:tab w:val="left" w:pos="400"/>
              <w:tab w:val="right" w:leader="dot" w:pos="9629"/>
            </w:tabs>
            <w:rPr>
              <w:rFonts w:eastAsiaTheme="minorEastAsia"/>
              <w:b w:val="0"/>
              <w:bCs w:val="0"/>
              <w:caps w:val="0"/>
              <w:noProof/>
              <w:sz w:val="22"/>
              <w:lang w:eastAsia="sk-SK"/>
            </w:rPr>
          </w:pPr>
          <w:hyperlink w:anchor="_Toc435621038" w:history="1">
            <w:r w:rsidRPr="00C8385A">
              <w:rPr>
                <w:rStyle w:val="Hyperlink"/>
                <w:noProof/>
              </w:rPr>
              <w:t>2</w:t>
            </w:r>
            <w:r>
              <w:rPr>
                <w:rFonts w:eastAsiaTheme="minorEastAsia"/>
                <w:b w:val="0"/>
                <w:bCs w:val="0"/>
                <w: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Zoznam súborov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FA8B35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39" w:history="1">
            <w:r w:rsidRPr="00C8385A">
              <w:rPr>
                <w:rStyle w:val="Hyperlink"/>
                <w:noProof/>
              </w:rPr>
              <w:t>2.1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_Titulna_strana.docx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BB2AFF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40" w:history="1">
            <w:r w:rsidRPr="00C8385A">
              <w:rPr>
                <w:rStyle w:val="Hyperlink"/>
                <w:noProof/>
              </w:rPr>
              <w:t>2.2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Address.xsd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6D620F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41" w:history="1">
            <w:r w:rsidRPr="00C8385A">
              <w:rPr>
                <w:rStyle w:val="Hyperlink"/>
                <w:noProof/>
              </w:rPr>
              <w:t>2.3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Ciselnik.xsd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57C918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42" w:history="1">
            <w:r w:rsidRPr="00C8385A">
              <w:rPr>
                <w:rStyle w:val="Hyperlink"/>
                <w:noProof/>
              </w:rPr>
              <w:t>2.4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Contact.xsd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CA69EB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43" w:history="1">
            <w:r w:rsidRPr="00C8385A">
              <w:rPr>
                <w:rStyle w:val="Hyperlink"/>
                <w:noProof/>
              </w:rPr>
              <w:t>2.5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CorporateBody.xsd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4E5229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44" w:history="1">
            <w:r w:rsidRPr="00C8385A">
              <w:rPr>
                <w:rStyle w:val="Hyperlink"/>
                <w:noProof/>
              </w:rPr>
              <w:t>2.6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DataTypes.xsd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B2B70D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45" w:history="1">
            <w:r w:rsidRPr="00C8385A">
              <w:rPr>
                <w:rStyle w:val="Hyperlink"/>
                <w:noProof/>
              </w:rPr>
              <w:t>2.7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DietetickaPotravina.xsd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25447E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46" w:history="1">
            <w:r w:rsidRPr="00C8385A">
              <w:rPr>
                <w:rStyle w:val="Hyperlink"/>
                <w:noProof/>
              </w:rPr>
              <w:t>2.8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IdCiselniky.xsd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C15649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47" w:history="1">
            <w:r w:rsidRPr="00C8385A">
              <w:rPr>
                <w:rStyle w:val="Hyperlink"/>
                <w:noProof/>
              </w:rPr>
              <w:t>2.9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IdentifikacnyPredmet.xsd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18176B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48" w:history="1">
            <w:r w:rsidRPr="00C8385A">
              <w:rPr>
                <w:rStyle w:val="Hyperlink"/>
                <w:noProof/>
              </w:rPr>
              <w:t>2.10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Identifikatory.xsd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474919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49" w:history="1">
            <w:r w:rsidRPr="00C8385A">
              <w:rPr>
                <w:rStyle w:val="Hyperlink"/>
                <w:noProof/>
              </w:rPr>
              <w:t>2.11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InaOrganizacia.xsd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CC2D22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50" w:history="1">
            <w:r w:rsidRPr="00C8385A">
              <w:rPr>
                <w:rStyle w:val="Hyperlink"/>
                <w:noProof/>
              </w:rPr>
              <w:t>2.12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KodPZSaZPr.xsd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EC3E27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51" w:history="1">
            <w:r w:rsidRPr="00C8385A">
              <w:rPr>
                <w:rStyle w:val="Hyperlink"/>
                <w:noProof/>
              </w:rPr>
              <w:t>2.13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Lieky.xsd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193EFA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52" w:history="1">
            <w:r w:rsidRPr="00C8385A">
              <w:rPr>
                <w:rStyle w:val="Hyperlink"/>
                <w:noProof/>
              </w:rPr>
              <w:t>2.14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Mng.xsd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91CA60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53" w:history="1">
            <w:r w:rsidRPr="00C8385A">
              <w:rPr>
                <w:rStyle w:val="Hyperlink"/>
                <w:noProof/>
              </w:rPr>
              <w:t>2.15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Mnozstvo.xsd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0D7847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54" w:history="1">
            <w:r w:rsidRPr="00C8385A">
              <w:rPr>
                <w:rStyle w:val="Hyperlink"/>
                <w:noProof/>
              </w:rPr>
              <w:t>2.16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Obecne.xsd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CC067F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55" w:history="1">
            <w:r w:rsidRPr="00C8385A">
              <w:rPr>
                <w:rStyle w:val="Hyperlink"/>
                <w:noProof/>
              </w:rPr>
              <w:t>2.17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OckovaciKalendar.xsd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222AA7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56" w:history="1">
            <w:r w:rsidRPr="00C8385A">
              <w:rPr>
                <w:rStyle w:val="Hyperlink"/>
                <w:noProof/>
              </w:rPr>
              <w:t>2.18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OdbornyZastupcaPZS.xsd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CB0D74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57" w:history="1">
            <w:r w:rsidRPr="00C8385A">
              <w:rPr>
                <w:rStyle w:val="Hyperlink"/>
                <w:noProof/>
              </w:rPr>
              <w:t>2.19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OIDCiselniky.xsd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CFEB3E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58" w:history="1">
            <w:r w:rsidRPr="00C8385A">
              <w:rPr>
                <w:rStyle w:val="Hyperlink"/>
                <w:noProof/>
              </w:rPr>
              <w:t>2.20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OIDJRUZ.xsd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8063AB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59" w:history="1">
            <w:r w:rsidRPr="00C8385A">
              <w:rPr>
                <w:rStyle w:val="Hyperlink"/>
                <w:noProof/>
              </w:rPr>
              <w:t>2.21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PersonData.xsd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7C6F29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60" w:history="1">
            <w:r w:rsidRPr="00C8385A">
              <w:rPr>
                <w:rStyle w:val="Hyperlink"/>
                <w:noProof/>
              </w:rPr>
              <w:t>2.22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PhysicalPerson.xsd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C16224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61" w:history="1">
            <w:r w:rsidRPr="00C8385A">
              <w:rPr>
                <w:rStyle w:val="Hyperlink"/>
                <w:noProof/>
              </w:rPr>
              <w:t>2.23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PoskytovatelZS.xsd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DEEEA7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62" w:history="1">
            <w:r w:rsidRPr="00C8385A">
              <w:rPr>
                <w:rStyle w:val="Hyperlink"/>
                <w:noProof/>
              </w:rPr>
              <w:t>2.24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PrijimatelZS.xsd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761B8B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63" w:history="1">
            <w:r w:rsidRPr="00C8385A">
              <w:rPr>
                <w:rStyle w:val="Hyperlink"/>
                <w:noProof/>
              </w:rPr>
              <w:t>2.25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ReplDataTypes_v1.0.xsd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0B50AD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64" w:history="1">
            <w:r w:rsidRPr="00C8385A">
              <w:rPr>
                <w:rStyle w:val="Hyperlink"/>
                <w:noProof/>
              </w:rPr>
              <w:t>2.26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Vztah.xsd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22F67C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65" w:history="1">
            <w:r w:rsidRPr="00C8385A">
              <w:rPr>
                <w:rStyle w:val="Hyperlink"/>
                <w:noProof/>
              </w:rPr>
              <w:t>2.27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ZdravotnaPoistovna.xsd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56FABF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66" w:history="1">
            <w:r w:rsidRPr="00C8385A">
              <w:rPr>
                <w:rStyle w:val="Hyperlink"/>
                <w:noProof/>
              </w:rPr>
              <w:t>2.28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ZdravotnickaPomocka.xsd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DE2311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67" w:history="1">
            <w:r w:rsidRPr="00C8385A">
              <w:rPr>
                <w:rStyle w:val="Hyperlink"/>
                <w:noProof/>
              </w:rPr>
              <w:t>2.29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ZdravotnickyPracovnik.xsd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F40710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68" w:history="1">
            <w:r w:rsidRPr="00C8385A">
              <w:rPr>
                <w:rStyle w:val="Hyperlink"/>
                <w:noProof/>
              </w:rPr>
              <w:t>2.30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ZoznamCiselnikov_v1.0.xsd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BFBA05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69" w:history="1">
            <w:r w:rsidRPr="00C8385A">
              <w:rPr>
                <w:rStyle w:val="Hyperlink"/>
                <w:noProof/>
              </w:rPr>
              <w:t>2.31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ZoznamDavkovani_v1.0.xsd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50170E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70" w:history="1">
            <w:r w:rsidRPr="00C8385A">
              <w:rPr>
                <w:rStyle w:val="Hyperlink"/>
                <w:noProof/>
              </w:rPr>
              <w:t>2.32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ZoznamDietetickychPotravin_v1.0.xsd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912145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71" w:history="1">
            <w:r w:rsidRPr="00C8385A">
              <w:rPr>
                <w:rStyle w:val="Hyperlink"/>
                <w:noProof/>
              </w:rPr>
              <w:t>2.33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ZoznamDoplnujuceUdajeZPr_v1.0.xsd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B61BDB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72" w:history="1">
            <w:r w:rsidRPr="00C8385A">
              <w:rPr>
                <w:rStyle w:val="Hyperlink"/>
                <w:noProof/>
              </w:rPr>
              <w:t>2.34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ZoznamInterakcii_v1.0.xsd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57451F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73" w:history="1">
            <w:r w:rsidRPr="00C8385A">
              <w:rPr>
                <w:rStyle w:val="Hyperlink"/>
                <w:noProof/>
              </w:rPr>
              <w:t>2.35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ZoznamKontraindikacii_v1.0.xsd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03A8AE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74" w:history="1">
            <w:r w:rsidRPr="00C8385A">
              <w:rPr>
                <w:rStyle w:val="Hyperlink"/>
                <w:noProof/>
              </w:rPr>
              <w:t>2.36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ZoznamLiekovychAlergii_v1.0.xsd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6ADCB3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75" w:history="1">
            <w:r w:rsidRPr="00C8385A">
              <w:rPr>
                <w:rStyle w:val="Hyperlink"/>
                <w:noProof/>
              </w:rPr>
              <w:t>2.37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ZoznamLiekov_v1.0.xsd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A18F6C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76" w:history="1">
            <w:r w:rsidRPr="00C8385A">
              <w:rPr>
                <w:rStyle w:val="Hyperlink"/>
                <w:noProof/>
              </w:rPr>
              <w:t>2.38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ZoznamMagistraliter_v1.0.xsd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081E9D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77" w:history="1">
            <w:r w:rsidRPr="00C8385A">
              <w:rPr>
                <w:rStyle w:val="Hyperlink"/>
                <w:noProof/>
              </w:rPr>
              <w:t>2.39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ZoznamOckovacichKalendarov_v1.0.xsd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8B5AF4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78" w:history="1">
            <w:r w:rsidRPr="00C8385A">
              <w:rPr>
                <w:rStyle w:val="Hyperlink"/>
                <w:noProof/>
              </w:rPr>
              <w:t>2.40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ZoznamPodskupinDP_v1.0.xsd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2D2E64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79" w:history="1">
            <w:r w:rsidRPr="00C8385A">
              <w:rPr>
                <w:rStyle w:val="Hyperlink"/>
                <w:noProof/>
              </w:rPr>
              <w:t>2.41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ZoznamPoskytovatelovZS_v1.0.xsd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596D72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80" w:history="1">
            <w:r w:rsidRPr="00C8385A">
              <w:rPr>
                <w:rStyle w:val="Hyperlink"/>
                <w:noProof/>
              </w:rPr>
              <w:t>2.42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ZoznamPrijimatelovZS_v1.0.xsd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C89452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81" w:history="1">
            <w:r w:rsidRPr="00C8385A">
              <w:rPr>
                <w:rStyle w:val="Hyperlink"/>
                <w:noProof/>
              </w:rPr>
              <w:t>2.43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ZoznamReferencnychSkupin_v1.0.xsd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EECDED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82" w:history="1">
            <w:r w:rsidRPr="00C8385A">
              <w:rPr>
                <w:rStyle w:val="Hyperlink"/>
                <w:noProof/>
              </w:rPr>
              <w:t>2.44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ZoznamSkupZdrPom_v1.0.xsd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5EE985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83" w:history="1">
            <w:r w:rsidRPr="00C8385A">
              <w:rPr>
                <w:rStyle w:val="Hyperlink"/>
                <w:noProof/>
              </w:rPr>
              <w:t>2.45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ZoznamZdravotnickychPomocok_v1.0.xsd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3166DD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84" w:history="1">
            <w:r w:rsidRPr="00C8385A">
              <w:rPr>
                <w:rStyle w:val="Hyperlink"/>
                <w:noProof/>
              </w:rPr>
              <w:t>2.46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ZoznamZdravotnickychPracovnikov_v1.0.xsd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43F412" w14:textId="77777777" w:rsidR="006A4948" w:rsidRDefault="006A4948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35621085" w:history="1">
            <w:r w:rsidRPr="00C8385A">
              <w:rPr>
                <w:rStyle w:val="Hyperlink"/>
                <w:noProof/>
              </w:rPr>
              <w:t>2.47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C8385A">
              <w:rPr>
                <w:rStyle w:val="Hyperlink"/>
                <w:noProof/>
              </w:rPr>
              <w:t>ZoznamZdravotnychPoistovni_v1.0.xsd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_Toc435621085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033CDF" w14:textId="2A8FD1D0" w:rsidR="00644E58" w:rsidRPr="00B91DB8" w:rsidRDefault="000A4FAD" w:rsidP="00001E53">
          <w:pPr>
            <w:pStyle w:val="TOC1"/>
            <w:tabs>
              <w:tab w:val="right" w:leader="dot" w:pos="9629"/>
            </w:tabs>
          </w:pPr>
          <w:r w:rsidRPr="00B91DB8">
            <w:rPr>
              <w:b w:val="0"/>
              <w:bCs w:val="0"/>
              <w:caps w:val="0"/>
            </w:rPr>
            <w:fldChar w:fldCharType="end"/>
          </w:r>
        </w:p>
      </w:sdtContent>
    </w:sdt>
    <w:p w14:paraId="1186352A" w14:textId="77777777" w:rsidR="000A4FAD" w:rsidRPr="00B91DB8" w:rsidRDefault="000A4FAD">
      <w:pPr>
        <w:rPr>
          <w:rFonts w:cs="Arial"/>
          <w:b/>
          <w:kern w:val="28"/>
          <w:sz w:val="40"/>
        </w:rPr>
      </w:pPr>
      <w:r w:rsidRPr="00B91DB8">
        <w:br w:type="page"/>
      </w:r>
    </w:p>
    <w:p w14:paraId="681B5784" w14:textId="2F33BE68" w:rsidR="00403091" w:rsidRDefault="00403091" w:rsidP="00403091">
      <w:pPr>
        <w:pStyle w:val="Heading1"/>
        <w:rPr>
          <w:sz w:val="44"/>
          <w:szCs w:val="32"/>
        </w:rPr>
      </w:pPr>
      <w:bookmarkStart w:id="2" w:name="_Toc435621037"/>
      <w:r>
        <w:rPr>
          <w:sz w:val="44"/>
          <w:szCs w:val="32"/>
        </w:rPr>
        <w:lastRenderedPageBreak/>
        <w:t>Navigačn</w:t>
      </w:r>
      <w:r w:rsidR="004943A8">
        <w:rPr>
          <w:sz w:val="44"/>
          <w:szCs w:val="32"/>
        </w:rPr>
        <w:t>ý obrázok</w:t>
      </w:r>
      <w:bookmarkEnd w:id="2"/>
    </w:p>
    <w:p w14:paraId="2721C0F1" w14:textId="3BD622AE" w:rsidR="00403091" w:rsidRPr="00403091" w:rsidRDefault="00544D66" w:rsidP="00403091">
      <w:r>
        <w:rPr>
          <w:noProof/>
          <w:lang w:eastAsia="sk-SK"/>
        </w:rPr>
        <w:drawing>
          <wp:inline distT="0" distB="0" distL="0" distR="0" wp14:anchorId="20FD3C1D" wp14:editId="24D30941">
            <wp:extent cx="6120765" cy="4716780"/>
            <wp:effectExtent l="0" t="0" r="0" b="762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plikacne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716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33CE1" w14:textId="4E01A100" w:rsidR="006924C8" w:rsidRDefault="00716F54" w:rsidP="00A673E2">
      <w:pPr>
        <w:pStyle w:val="Heading1"/>
        <w:rPr>
          <w:sz w:val="44"/>
          <w:szCs w:val="32"/>
        </w:rPr>
      </w:pPr>
      <w:bookmarkStart w:id="3" w:name="_Toc435621038"/>
      <w:r>
        <w:rPr>
          <w:sz w:val="44"/>
          <w:szCs w:val="32"/>
        </w:rPr>
        <w:lastRenderedPageBreak/>
        <w:t>Zoznam súborov</w:t>
      </w:r>
      <w:bookmarkEnd w:id="3"/>
      <w:r>
        <w:rPr>
          <w:sz w:val="44"/>
          <w:szCs w:val="32"/>
        </w:rPr>
        <w:t xml:space="preserve"> </w:t>
      </w:r>
    </w:p>
    <w:p w14:paraId="4AF3B4B2" w14:textId="1FF8A68F" w:rsidR="00092A2C" w:rsidRDefault="00A235A1" w:rsidP="00544D66">
      <w:pPr>
        <w:pStyle w:val="Heading2"/>
      </w:pPr>
      <w:bookmarkStart w:id="4" w:name="_Toc435621039"/>
      <w:r>
        <w:t>_Titulna_strana.docx</w:t>
      </w:r>
      <w:bookmarkEnd w:id="4"/>
    </w:p>
    <w:p w14:paraId="0C7E22D6" w14:textId="77777777" w:rsidR="00092A2C" w:rsidRDefault="00092A2C" w:rsidP="00092A2C">
      <w:pPr>
        <w:pStyle w:val="Heading2"/>
      </w:pPr>
      <w:bookmarkStart w:id="5" w:name="_Toc435621040"/>
      <w:r>
        <w:t>Address.xsd</w:t>
      </w:r>
      <w:bookmarkEnd w:id="5"/>
    </w:p>
    <w:p w14:paraId="5E0B1254" w14:textId="77777777" w:rsidR="00092A2C" w:rsidRDefault="00092A2C" w:rsidP="00092A2C">
      <w:pPr>
        <w:pStyle w:val="Heading2"/>
      </w:pPr>
      <w:bookmarkStart w:id="6" w:name="_Toc435621041"/>
      <w:r>
        <w:t>Ciselnik.xsd</w:t>
      </w:r>
      <w:bookmarkEnd w:id="6"/>
    </w:p>
    <w:p w14:paraId="69CB0F42" w14:textId="77777777" w:rsidR="00092A2C" w:rsidRDefault="00092A2C" w:rsidP="00092A2C">
      <w:pPr>
        <w:pStyle w:val="Heading2"/>
      </w:pPr>
      <w:bookmarkStart w:id="7" w:name="_Toc435621042"/>
      <w:r>
        <w:t>Contact.xsd</w:t>
      </w:r>
      <w:bookmarkEnd w:id="7"/>
    </w:p>
    <w:p w14:paraId="2E1542A6" w14:textId="77777777" w:rsidR="00092A2C" w:rsidRDefault="00092A2C" w:rsidP="00092A2C">
      <w:pPr>
        <w:pStyle w:val="Heading2"/>
      </w:pPr>
      <w:bookmarkStart w:id="8" w:name="_Toc435621043"/>
      <w:r>
        <w:t>CorporateBody.xsd</w:t>
      </w:r>
      <w:bookmarkEnd w:id="8"/>
    </w:p>
    <w:p w14:paraId="00AAB4D2" w14:textId="77777777" w:rsidR="00092A2C" w:rsidRDefault="00092A2C" w:rsidP="00092A2C">
      <w:pPr>
        <w:pStyle w:val="Heading2"/>
      </w:pPr>
      <w:bookmarkStart w:id="9" w:name="_Toc435621044"/>
      <w:r>
        <w:t>DataTypes.xsd</w:t>
      </w:r>
      <w:bookmarkEnd w:id="9"/>
    </w:p>
    <w:p w14:paraId="2FE79FF3" w14:textId="77777777" w:rsidR="00092A2C" w:rsidRDefault="00092A2C" w:rsidP="00092A2C">
      <w:pPr>
        <w:pStyle w:val="Heading2"/>
      </w:pPr>
      <w:bookmarkStart w:id="10" w:name="_Toc435621045"/>
      <w:r>
        <w:t>DietetickaPotravina.xsd</w:t>
      </w:r>
      <w:bookmarkEnd w:id="10"/>
    </w:p>
    <w:p w14:paraId="63F007F1" w14:textId="77777777" w:rsidR="00092A2C" w:rsidRDefault="00092A2C" w:rsidP="00092A2C">
      <w:pPr>
        <w:pStyle w:val="Heading2"/>
      </w:pPr>
      <w:bookmarkStart w:id="11" w:name="_Toc435621046"/>
      <w:r>
        <w:t>IdCiselniky.xsd</w:t>
      </w:r>
      <w:bookmarkEnd w:id="11"/>
    </w:p>
    <w:p w14:paraId="0A6D85A7" w14:textId="77777777" w:rsidR="00092A2C" w:rsidRDefault="00092A2C" w:rsidP="00092A2C">
      <w:pPr>
        <w:pStyle w:val="Heading2"/>
      </w:pPr>
      <w:bookmarkStart w:id="12" w:name="_Toc435621047"/>
      <w:r>
        <w:t>IdentifikacnyPredmet.xsd</w:t>
      </w:r>
      <w:bookmarkEnd w:id="12"/>
    </w:p>
    <w:p w14:paraId="26AD126A" w14:textId="77777777" w:rsidR="00092A2C" w:rsidRDefault="00092A2C" w:rsidP="00092A2C">
      <w:pPr>
        <w:pStyle w:val="Heading2"/>
      </w:pPr>
      <w:bookmarkStart w:id="13" w:name="_Toc435621048"/>
      <w:r>
        <w:t>Identifikatory.xsd</w:t>
      </w:r>
      <w:bookmarkEnd w:id="13"/>
    </w:p>
    <w:p w14:paraId="58A82F91" w14:textId="77777777" w:rsidR="00092A2C" w:rsidRDefault="00092A2C" w:rsidP="00092A2C">
      <w:pPr>
        <w:pStyle w:val="Heading2"/>
      </w:pPr>
      <w:bookmarkStart w:id="14" w:name="_Toc435621049"/>
      <w:r>
        <w:t>InaOrganizacia.xsd</w:t>
      </w:r>
      <w:bookmarkEnd w:id="14"/>
    </w:p>
    <w:p w14:paraId="4735BD52" w14:textId="77777777" w:rsidR="00092A2C" w:rsidRDefault="00092A2C" w:rsidP="00092A2C">
      <w:pPr>
        <w:pStyle w:val="Heading2"/>
      </w:pPr>
      <w:bookmarkStart w:id="15" w:name="_Toc435621050"/>
      <w:r>
        <w:t>KodPZSaZPr.xsd</w:t>
      </w:r>
      <w:bookmarkEnd w:id="15"/>
    </w:p>
    <w:p w14:paraId="73ACBEFD" w14:textId="77777777" w:rsidR="00092A2C" w:rsidRDefault="00092A2C" w:rsidP="00092A2C">
      <w:pPr>
        <w:pStyle w:val="Heading2"/>
      </w:pPr>
      <w:bookmarkStart w:id="16" w:name="_Toc435621051"/>
      <w:r>
        <w:t>Lieky.xsd</w:t>
      </w:r>
      <w:bookmarkEnd w:id="16"/>
    </w:p>
    <w:p w14:paraId="4527E5B3" w14:textId="77777777" w:rsidR="00092A2C" w:rsidRDefault="00092A2C" w:rsidP="00092A2C">
      <w:pPr>
        <w:pStyle w:val="Heading2"/>
      </w:pPr>
      <w:bookmarkStart w:id="17" w:name="_Toc435621052"/>
      <w:r>
        <w:t>Mng.xsd</w:t>
      </w:r>
      <w:bookmarkEnd w:id="17"/>
    </w:p>
    <w:p w14:paraId="26A3CC2F" w14:textId="77777777" w:rsidR="00092A2C" w:rsidRDefault="00092A2C" w:rsidP="00092A2C">
      <w:pPr>
        <w:pStyle w:val="Heading2"/>
      </w:pPr>
      <w:bookmarkStart w:id="18" w:name="_Toc435621053"/>
      <w:r>
        <w:t>Mnozstvo.xsd</w:t>
      </w:r>
      <w:bookmarkEnd w:id="18"/>
    </w:p>
    <w:p w14:paraId="74DCFDD7" w14:textId="77777777" w:rsidR="00092A2C" w:rsidRDefault="00092A2C" w:rsidP="00092A2C">
      <w:pPr>
        <w:pStyle w:val="Heading2"/>
      </w:pPr>
      <w:bookmarkStart w:id="19" w:name="_Toc435621054"/>
      <w:r>
        <w:t>Obecne.xsd</w:t>
      </w:r>
      <w:bookmarkEnd w:id="19"/>
    </w:p>
    <w:p w14:paraId="5D0307FB" w14:textId="77777777" w:rsidR="00092A2C" w:rsidRDefault="00092A2C" w:rsidP="00092A2C">
      <w:pPr>
        <w:pStyle w:val="Heading2"/>
      </w:pPr>
      <w:bookmarkStart w:id="20" w:name="_Toc435621055"/>
      <w:r>
        <w:t>OckovaciKalendar.xsd</w:t>
      </w:r>
      <w:bookmarkEnd w:id="20"/>
    </w:p>
    <w:p w14:paraId="58561128" w14:textId="77777777" w:rsidR="00092A2C" w:rsidRDefault="00092A2C" w:rsidP="00092A2C">
      <w:pPr>
        <w:pStyle w:val="Heading2"/>
      </w:pPr>
      <w:bookmarkStart w:id="21" w:name="_Toc435621056"/>
      <w:r>
        <w:t>OdbornyZastupcaPZS.xsd</w:t>
      </w:r>
      <w:bookmarkEnd w:id="21"/>
    </w:p>
    <w:p w14:paraId="78DD17B9" w14:textId="77777777" w:rsidR="00092A2C" w:rsidRDefault="00092A2C" w:rsidP="00092A2C">
      <w:pPr>
        <w:pStyle w:val="Heading2"/>
      </w:pPr>
      <w:bookmarkStart w:id="22" w:name="_Toc435621057"/>
      <w:r>
        <w:t>OIDCiselniky.xsd</w:t>
      </w:r>
      <w:bookmarkEnd w:id="22"/>
    </w:p>
    <w:p w14:paraId="54E41F7F" w14:textId="77777777" w:rsidR="00092A2C" w:rsidRDefault="00092A2C" w:rsidP="00092A2C">
      <w:pPr>
        <w:pStyle w:val="Heading2"/>
      </w:pPr>
      <w:bookmarkStart w:id="23" w:name="_Toc435621058"/>
      <w:r>
        <w:t>OIDJRUZ.xsd</w:t>
      </w:r>
      <w:bookmarkEnd w:id="23"/>
    </w:p>
    <w:p w14:paraId="4E993EC0" w14:textId="77777777" w:rsidR="00092A2C" w:rsidRDefault="00092A2C" w:rsidP="00092A2C">
      <w:pPr>
        <w:pStyle w:val="Heading2"/>
      </w:pPr>
      <w:bookmarkStart w:id="24" w:name="_Toc435621059"/>
      <w:r>
        <w:t>PersonData.xsd</w:t>
      </w:r>
      <w:bookmarkEnd w:id="24"/>
    </w:p>
    <w:p w14:paraId="68093000" w14:textId="77777777" w:rsidR="00092A2C" w:rsidRDefault="00092A2C" w:rsidP="00092A2C">
      <w:pPr>
        <w:pStyle w:val="Heading2"/>
      </w:pPr>
      <w:bookmarkStart w:id="25" w:name="_Toc435621060"/>
      <w:r>
        <w:t>PhysicalPerson.xsd</w:t>
      </w:r>
      <w:bookmarkEnd w:id="25"/>
    </w:p>
    <w:p w14:paraId="4383718D" w14:textId="77777777" w:rsidR="00092A2C" w:rsidRDefault="00092A2C" w:rsidP="00092A2C">
      <w:pPr>
        <w:pStyle w:val="Heading2"/>
      </w:pPr>
      <w:bookmarkStart w:id="26" w:name="_Toc435621061"/>
      <w:r>
        <w:lastRenderedPageBreak/>
        <w:t>PoskytovatelZS.xsd</w:t>
      </w:r>
      <w:bookmarkEnd w:id="26"/>
    </w:p>
    <w:p w14:paraId="24A80A3D" w14:textId="77777777" w:rsidR="00092A2C" w:rsidRDefault="00092A2C" w:rsidP="00092A2C">
      <w:pPr>
        <w:pStyle w:val="Heading2"/>
      </w:pPr>
      <w:bookmarkStart w:id="27" w:name="_Toc435621062"/>
      <w:r>
        <w:t>PrijimatelZS.xsd</w:t>
      </w:r>
      <w:bookmarkEnd w:id="27"/>
    </w:p>
    <w:p w14:paraId="5D9D7BBB" w14:textId="77777777" w:rsidR="00092A2C" w:rsidRDefault="00092A2C" w:rsidP="00092A2C">
      <w:pPr>
        <w:pStyle w:val="Heading2"/>
      </w:pPr>
      <w:bookmarkStart w:id="28" w:name="_Toc435621063"/>
      <w:r>
        <w:t>ReplDataTypes_v1.0.xsd</w:t>
      </w:r>
      <w:bookmarkEnd w:id="28"/>
    </w:p>
    <w:p w14:paraId="7DA0B043" w14:textId="77777777" w:rsidR="00092A2C" w:rsidRDefault="00092A2C" w:rsidP="00092A2C">
      <w:pPr>
        <w:pStyle w:val="Heading2"/>
      </w:pPr>
      <w:bookmarkStart w:id="29" w:name="_Toc435621064"/>
      <w:r>
        <w:t>Vztah.xsd</w:t>
      </w:r>
      <w:bookmarkEnd w:id="29"/>
    </w:p>
    <w:p w14:paraId="1896F9CC" w14:textId="77777777" w:rsidR="00092A2C" w:rsidRDefault="00092A2C" w:rsidP="00092A2C">
      <w:pPr>
        <w:pStyle w:val="Heading2"/>
      </w:pPr>
      <w:bookmarkStart w:id="30" w:name="_Toc435621065"/>
      <w:r>
        <w:t>ZdravotnaPoistovna.xsd</w:t>
      </w:r>
      <w:bookmarkEnd w:id="30"/>
    </w:p>
    <w:p w14:paraId="72F9B989" w14:textId="77777777" w:rsidR="00092A2C" w:rsidRDefault="00092A2C" w:rsidP="00092A2C">
      <w:pPr>
        <w:pStyle w:val="Heading2"/>
      </w:pPr>
      <w:bookmarkStart w:id="31" w:name="_Toc435621066"/>
      <w:r>
        <w:t>ZdravotnickaPomocka.xsd</w:t>
      </w:r>
      <w:bookmarkEnd w:id="31"/>
    </w:p>
    <w:p w14:paraId="714F9FF9" w14:textId="77777777" w:rsidR="00092A2C" w:rsidRDefault="00092A2C" w:rsidP="00092A2C">
      <w:pPr>
        <w:pStyle w:val="Heading2"/>
      </w:pPr>
      <w:bookmarkStart w:id="32" w:name="_Toc435621067"/>
      <w:r>
        <w:t>ZdravotnickyPracovnik.xsd</w:t>
      </w:r>
      <w:bookmarkEnd w:id="32"/>
    </w:p>
    <w:p w14:paraId="16B9002E" w14:textId="77777777" w:rsidR="00092A2C" w:rsidRDefault="00092A2C" w:rsidP="00092A2C">
      <w:pPr>
        <w:pStyle w:val="Heading2"/>
      </w:pPr>
      <w:bookmarkStart w:id="33" w:name="_Toc435621068"/>
      <w:r>
        <w:t>ZoznamCiselnikov_v1.0.xsd</w:t>
      </w:r>
      <w:bookmarkEnd w:id="33"/>
    </w:p>
    <w:p w14:paraId="5248ADC4" w14:textId="77777777" w:rsidR="00092A2C" w:rsidRDefault="00092A2C" w:rsidP="00092A2C">
      <w:pPr>
        <w:pStyle w:val="Heading2"/>
      </w:pPr>
      <w:bookmarkStart w:id="34" w:name="_Toc435621069"/>
      <w:r>
        <w:t>ZoznamDavkovani_v1.0.xsd</w:t>
      </w:r>
      <w:bookmarkEnd w:id="34"/>
    </w:p>
    <w:p w14:paraId="493F15DD" w14:textId="77777777" w:rsidR="00092A2C" w:rsidRDefault="00092A2C" w:rsidP="00092A2C">
      <w:pPr>
        <w:pStyle w:val="Heading2"/>
      </w:pPr>
      <w:bookmarkStart w:id="35" w:name="_Toc435621070"/>
      <w:r>
        <w:t>ZoznamDietetickychPotravin_v1.0.xsd</w:t>
      </w:r>
      <w:bookmarkEnd w:id="35"/>
    </w:p>
    <w:p w14:paraId="14369B13" w14:textId="77777777" w:rsidR="00092A2C" w:rsidRDefault="00092A2C" w:rsidP="00092A2C">
      <w:pPr>
        <w:pStyle w:val="Heading2"/>
      </w:pPr>
      <w:bookmarkStart w:id="36" w:name="_Toc435621071"/>
      <w:r>
        <w:t>ZoznamDoplnujuceUdajeZPr_v1.0.xsd</w:t>
      </w:r>
      <w:bookmarkEnd w:id="36"/>
    </w:p>
    <w:p w14:paraId="0DE7EEF0" w14:textId="77777777" w:rsidR="00092A2C" w:rsidRDefault="00092A2C" w:rsidP="00092A2C">
      <w:pPr>
        <w:pStyle w:val="Heading2"/>
      </w:pPr>
      <w:bookmarkStart w:id="37" w:name="_Toc435621072"/>
      <w:r>
        <w:t>ZoznamInterakcii_v1.0.xsd</w:t>
      </w:r>
      <w:bookmarkEnd w:id="37"/>
    </w:p>
    <w:p w14:paraId="15C62829" w14:textId="77777777" w:rsidR="00092A2C" w:rsidRDefault="00092A2C" w:rsidP="00092A2C">
      <w:pPr>
        <w:pStyle w:val="Heading2"/>
      </w:pPr>
      <w:bookmarkStart w:id="38" w:name="_Toc435621073"/>
      <w:r>
        <w:t>ZoznamKontraindikacii_v1.0.xsd</w:t>
      </w:r>
      <w:bookmarkEnd w:id="38"/>
    </w:p>
    <w:p w14:paraId="6DFF5E7F" w14:textId="77777777" w:rsidR="00092A2C" w:rsidRDefault="00092A2C" w:rsidP="00092A2C">
      <w:pPr>
        <w:pStyle w:val="Heading2"/>
      </w:pPr>
      <w:bookmarkStart w:id="39" w:name="_Toc435621074"/>
      <w:r>
        <w:t>ZoznamLiekovychAlergii_v1.0.xsd</w:t>
      </w:r>
      <w:bookmarkEnd w:id="39"/>
    </w:p>
    <w:p w14:paraId="78D9116A" w14:textId="77777777" w:rsidR="00092A2C" w:rsidRDefault="00092A2C" w:rsidP="00092A2C">
      <w:pPr>
        <w:pStyle w:val="Heading2"/>
      </w:pPr>
      <w:bookmarkStart w:id="40" w:name="_Toc435621075"/>
      <w:r>
        <w:t>ZoznamLiekov_v1.0.xsd</w:t>
      </w:r>
      <w:bookmarkEnd w:id="40"/>
    </w:p>
    <w:p w14:paraId="3A7E0346" w14:textId="77777777" w:rsidR="00092A2C" w:rsidRDefault="00092A2C" w:rsidP="00092A2C">
      <w:pPr>
        <w:pStyle w:val="Heading2"/>
      </w:pPr>
      <w:bookmarkStart w:id="41" w:name="_Toc435621076"/>
      <w:r>
        <w:t>ZoznamMagistraliter_v1.0.xsd</w:t>
      </w:r>
      <w:bookmarkEnd w:id="41"/>
    </w:p>
    <w:p w14:paraId="0F506056" w14:textId="77777777" w:rsidR="00092A2C" w:rsidRDefault="00092A2C" w:rsidP="00092A2C">
      <w:pPr>
        <w:pStyle w:val="Heading2"/>
      </w:pPr>
      <w:bookmarkStart w:id="42" w:name="_Toc435621077"/>
      <w:r>
        <w:t>ZoznamOckovacichKalendarov_v1.0.xsd</w:t>
      </w:r>
      <w:bookmarkEnd w:id="42"/>
    </w:p>
    <w:p w14:paraId="198C76CC" w14:textId="77777777" w:rsidR="00092A2C" w:rsidRDefault="00092A2C" w:rsidP="00092A2C">
      <w:pPr>
        <w:pStyle w:val="Heading2"/>
      </w:pPr>
      <w:bookmarkStart w:id="43" w:name="_Toc435621078"/>
      <w:r>
        <w:t>ZoznamPodskupinDP_v1.0.xsd</w:t>
      </w:r>
      <w:bookmarkEnd w:id="43"/>
    </w:p>
    <w:p w14:paraId="3CB62263" w14:textId="77777777" w:rsidR="00092A2C" w:rsidRDefault="00092A2C" w:rsidP="00092A2C">
      <w:pPr>
        <w:pStyle w:val="Heading2"/>
      </w:pPr>
      <w:bookmarkStart w:id="44" w:name="_Toc435621079"/>
      <w:r>
        <w:t>ZoznamPoskytovatelovZS_v1.0.xsd</w:t>
      </w:r>
      <w:bookmarkEnd w:id="44"/>
    </w:p>
    <w:p w14:paraId="3252053C" w14:textId="77777777" w:rsidR="00092A2C" w:rsidRDefault="00092A2C" w:rsidP="00092A2C">
      <w:pPr>
        <w:pStyle w:val="Heading2"/>
      </w:pPr>
      <w:bookmarkStart w:id="45" w:name="_Toc435621080"/>
      <w:r>
        <w:t>ZoznamPrijimatelovZS_v1.0.xsd</w:t>
      </w:r>
      <w:bookmarkEnd w:id="45"/>
    </w:p>
    <w:p w14:paraId="0F9F9D66" w14:textId="77777777" w:rsidR="00092A2C" w:rsidRDefault="00092A2C" w:rsidP="00092A2C">
      <w:pPr>
        <w:pStyle w:val="Heading2"/>
      </w:pPr>
      <w:bookmarkStart w:id="46" w:name="_Toc435621081"/>
      <w:r>
        <w:t>ZoznamReferencnychSkupin_v1.0.xsd</w:t>
      </w:r>
      <w:bookmarkEnd w:id="46"/>
    </w:p>
    <w:p w14:paraId="79661A48" w14:textId="77777777" w:rsidR="00092A2C" w:rsidRDefault="00092A2C" w:rsidP="00092A2C">
      <w:pPr>
        <w:pStyle w:val="Heading2"/>
      </w:pPr>
      <w:bookmarkStart w:id="47" w:name="_Toc435621082"/>
      <w:r>
        <w:t>ZoznamSkupZdrPom_v1.0.xsd</w:t>
      </w:r>
      <w:bookmarkEnd w:id="47"/>
    </w:p>
    <w:p w14:paraId="5D0B4041" w14:textId="77777777" w:rsidR="00092A2C" w:rsidRDefault="00092A2C" w:rsidP="00092A2C">
      <w:pPr>
        <w:pStyle w:val="Heading2"/>
      </w:pPr>
      <w:bookmarkStart w:id="48" w:name="_Toc435621083"/>
      <w:r>
        <w:t>ZoznamZdravotnickychPomocok_v1.0.xsd</w:t>
      </w:r>
      <w:bookmarkEnd w:id="48"/>
    </w:p>
    <w:p w14:paraId="13ACE072" w14:textId="77777777" w:rsidR="00092A2C" w:rsidRDefault="00092A2C" w:rsidP="00092A2C">
      <w:pPr>
        <w:pStyle w:val="Heading2"/>
      </w:pPr>
      <w:bookmarkStart w:id="49" w:name="_Toc435621084"/>
      <w:r>
        <w:t>ZoznamZdravotnickychPracovnikov_v1.0.xsd</w:t>
      </w:r>
      <w:bookmarkEnd w:id="49"/>
    </w:p>
    <w:p w14:paraId="67CAF7F1" w14:textId="6A2B3F4B" w:rsidR="00716F54" w:rsidRPr="00716F54" w:rsidRDefault="00092A2C" w:rsidP="00092A2C">
      <w:pPr>
        <w:pStyle w:val="Heading2"/>
      </w:pPr>
      <w:bookmarkStart w:id="50" w:name="_Toc435621085"/>
      <w:r>
        <w:lastRenderedPageBreak/>
        <w:t>ZoznamZdravotnychPoistovni_v1.0.xsd</w:t>
      </w:r>
      <w:bookmarkEnd w:id="50"/>
    </w:p>
    <w:sectPr w:rsidR="00716F54" w:rsidRPr="00716F54" w:rsidSect="00227EB5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250" w:right="1134" w:bottom="851" w:left="1134" w:header="426" w:footer="33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2C628A" w14:textId="77777777" w:rsidR="004F0088" w:rsidRDefault="004F0088" w:rsidP="00B00750">
      <w:pPr>
        <w:spacing w:after="0" w:line="240" w:lineRule="auto"/>
      </w:pPr>
      <w:r>
        <w:separator/>
      </w:r>
    </w:p>
    <w:p w14:paraId="79CD18AD" w14:textId="77777777" w:rsidR="004F0088" w:rsidRDefault="004F0088"/>
  </w:endnote>
  <w:endnote w:type="continuationSeparator" w:id="0">
    <w:p w14:paraId="35A4C416" w14:textId="77777777" w:rsidR="004F0088" w:rsidRDefault="004F0088" w:rsidP="00B00750">
      <w:pPr>
        <w:spacing w:after="0" w:line="240" w:lineRule="auto"/>
      </w:pPr>
      <w:r>
        <w:continuationSeparator/>
      </w:r>
    </w:p>
    <w:p w14:paraId="0D035411" w14:textId="77777777" w:rsidR="004F0088" w:rsidRDefault="004F0088"/>
  </w:endnote>
  <w:endnote w:type="continuationNotice" w:id="1">
    <w:p w14:paraId="0A857C89" w14:textId="77777777" w:rsidR="004F0088" w:rsidRDefault="004F00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EE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035383" w14:textId="77777777" w:rsidR="00C927D2" w:rsidRPr="0018159E" w:rsidRDefault="00C927D2" w:rsidP="009D3C9B">
    <w:pPr>
      <w:pStyle w:val="Footer"/>
      <w:pBdr>
        <w:top w:val="none" w:sz="0" w:space="0" w:color="auto"/>
      </w:pBdr>
      <w:spacing w:after="0" w:line="240" w:lineRule="auto"/>
      <w:jc w:val="center"/>
      <w:rPr>
        <w:lang w:val="en-US"/>
      </w:rPr>
    </w:pPr>
    <w:r w:rsidRPr="004B352D">
      <w:fldChar w:fldCharType="begin"/>
    </w:r>
    <w:r w:rsidRPr="004B352D">
      <w:instrText xml:space="preserve">PAGE  </w:instrText>
    </w:r>
    <w:r w:rsidRPr="004B352D">
      <w:fldChar w:fldCharType="separate"/>
    </w:r>
    <w:r w:rsidR="006A4948">
      <w:rPr>
        <w:noProof/>
      </w:rPr>
      <w:t>2</w:t>
    </w:r>
    <w:r w:rsidRPr="004B352D">
      <w:fldChar w:fldCharType="end"/>
    </w:r>
    <w:r>
      <w:t xml:space="preserve"> </w:t>
    </w:r>
    <w:r>
      <w:rPr>
        <w:lang w:val="en-US"/>
      </w:rPr>
      <w:t xml:space="preserve">/ </w:t>
    </w:r>
    <w:r w:rsidR="004F0088">
      <w:fldChar w:fldCharType="begin"/>
    </w:r>
    <w:r w:rsidR="004F0088">
      <w:instrText xml:space="preserve"> NUMPAGES   \* MERGEFORMAT </w:instrText>
    </w:r>
    <w:r w:rsidR="004F0088">
      <w:fldChar w:fldCharType="separate"/>
    </w:r>
    <w:r w:rsidR="006A4948" w:rsidRPr="006A4948">
      <w:rPr>
        <w:noProof/>
        <w:lang w:val="en-US"/>
      </w:rPr>
      <w:t>8</w:t>
    </w:r>
    <w:r w:rsidR="004F0088">
      <w:rPr>
        <w:noProof/>
        <w:lang w:val="en-US"/>
      </w:rPr>
      <w:fldChar w:fldCharType="end"/>
    </w:r>
  </w:p>
  <w:p w14:paraId="29035384" w14:textId="77777777" w:rsidR="00C927D2" w:rsidRPr="004B352D" w:rsidRDefault="00C927D2" w:rsidP="00415933">
    <w:pPr>
      <w:pStyle w:val="Footer"/>
      <w:pBdr>
        <w:top w:val="none" w:sz="0" w:space="0" w:color="auto"/>
      </w:pBdr>
      <w:spacing w:before="0" w:after="0"/>
      <w:ind w:left="-284" w:firstLine="0"/>
      <w:rPr>
        <w:sz w:val="16"/>
        <w:szCs w:val="16"/>
      </w:rPr>
    </w:pPr>
    <w:r w:rsidRPr="004B352D">
      <w:rPr>
        <w:sz w:val="16"/>
        <w:szCs w:val="16"/>
      </w:rPr>
      <w:t xml:space="preserve">NESS Slovensko, </w:t>
    </w:r>
    <w:proofErr w:type="spellStart"/>
    <w:r w:rsidRPr="004B352D">
      <w:rPr>
        <w:sz w:val="16"/>
        <w:szCs w:val="16"/>
      </w:rPr>
      <w:t>a.s</w:t>
    </w:r>
    <w:proofErr w:type="spellEnd"/>
    <w:r w:rsidRPr="004B352D">
      <w:rPr>
        <w:sz w:val="16"/>
        <w:szCs w:val="16"/>
      </w:rPr>
      <w:t>.</w:t>
    </w:r>
    <w:r>
      <w:rPr>
        <w:sz w:val="16"/>
        <w:szCs w:val="16"/>
      </w:rPr>
      <w:tab/>
    </w:r>
    <w:r>
      <w:rPr>
        <w:sz w:val="16"/>
        <w:szCs w:val="16"/>
      </w:rPr>
      <w:tab/>
      <w:t>Ministerstvo zdravotníctva SR</w:t>
    </w:r>
  </w:p>
  <w:p w14:paraId="29035385" w14:textId="77777777" w:rsidR="00C927D2" w:rsidRPr="00415933" w:rsidRDefault="00C927D2" w:rsidP="00415933">
    <w:pPr>
      <w:pStyle w:val="Footer"/>
      <w:pBdr>
        <w:top w:val="none" w:sz="0" w:space="0" w:color="auto"/>
      </w:pBdr>
      <w:spacing w:before="0" w:after="0"/>
      <w:ind w:left="-284" w:firstLine="0"/>
      <w:rPr>
        <w:sz w:val="16"/>
        <w:szCs w:val="16"/>
      </w:rPr>
    </w:pPr>
    <w:r w:rsidRPr="004B352D">
      <w:rPr>
        <w:sz w:val="16"/>
        <w:szCs w:val="16"/>
      </w:rPr>
      <w:tab/>
    </w:r>
    <w:r w:rsidRPr="004B352D">
      <w:rPr>
        <w:sz w:val="16"/>
        <w:szCs w:val="16"/>
      </w:rPr>
      <w:tab/>
    </w:r>
    <w:r>
      <w:rPr>
        <w:sz w:val="16"/>
        <w:szCs w:val="16"/>
      </w:rPr>
      <w:t>Národné centrum zdravotníckych informácií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035387" w14:textId="77777777" w:rsidR="00C927D2" w:rsidRDefault="00C927D2" w:rsidP="00415933">
    <w:pPr>
      <w:pStyle w:val="Footer"/>
      <w:pBdr>
        <w:top w:val="none" w:sz="0" w:space="0" w:color="auto"/>
      </w:pBdr>
      <w:spacing w:before="0" w:after="0"/>
      <w:ind w:left="-284" w:firstLine="0"/>
      <w:rPr>
        <w:sz w:val="16"/>
        <w:szCs w:val="16"/>
      </w:rPr>
    </w:pPr>
    <w:r>
      <w:rPr>
        <w:noProof/>
        <w:sz w:val="16"/>
        <w:szCs w:val="16"/>
        <w:lang w:eastAsia="sk-SK"/>
      </w:rPr>
      <w:drawing>
        <wp:anchor distT="0" distB="0" distL="114300" distR="114300" simplePos="0" relativeHeight="251658242" behindDoc="0" locked="0" layoutInCell="1" allowOverlap="1" wp14:anchorId="29035391" wp14:editId="29035392">
          <wp:simplePos x="0" y="0"/>
          <wp:positionH relativeFrom="column">
            <wp:posOffset>-31750</wp:posOffset>
          </wp:positionH>
          <wp:positionV relativeFrom="paragraph">
            <wp:posOffset>-476885</wp:posOffset>
          </wp:positionV>
          <wp:extent cx="533400" cy="541655"/>
          <wp:effectExtent l="19050" t="0" r="0" b="0"/>
          <wp:wrapNone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41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9035388" w14:textId="77777777" w:rsidR="00C927D2" w:rsidRPr="004B352D" w:rsidRDefault="00C927D2" w:rsidP="009D3C9B">
    <w:pPr>
      <w:pStyle w:val="Footer"/>
      <w:pBdr>
        <w:top w:val="none" w:sz="0" w:space="0" w:color="auto"/>
      </w:pBdr>
      <w:spacing w:before="0" w:after="0"/>
      <w:ind w:firstLine="0"/>
      <w:rPr>
        <w:sz w:val="16"/>
        <w:szCs w:val="16"/>
      </w:rPr>
    </w:pPr>
    <w:r w:rsidRPr="004B352D">
      <w:rPr>
        <w:sz w:val="16"/>
        <w:szCs w:val="16"/>
      </w:rPr>
      <w:t xml:space="preserve">NESS Slovensko, </w:t>
    </w:r>
    <w:proofErr w:type="spellStart"/>
    <w:r w:rsidRPr="004B352D">
      <w:rPr>
        <w:sz w:val="16"/>
        <w:szCs w:val="16"/>
      </w:rPr>
      <w:t>a.s</w:t>
    </w:r>
    <w:proofErr w:type="spellEnd"/>
    <w:r w:rsidRPr="004B352D">
      <w:rPr>
        <w:sz w:val="16"/>
        <w:szCs w:val="16"/>
      </w:rPr>
      <w:t>.</w:t>
    </w:r>
    <w:r>
      <w:rPr>
        <w:sz w:val="16"/>
        <w:szCs w:val="16"/>
      </w:rPr>
      <w:tab/>
    </w:r>
    <w:r>
      <w:rPr>
        <w:sz w:val="16"/>
        <w:szCs w:val="16"/>
      </w:rPr>
      <w:tab/>
      <w:t>Ministerstvo zdravotníctva SR</w:t>
    </w:r>
    <w:r w:rsidRPr="004B352D">
      <w:rPr>
        <w:sz w:val="16"/>
        <w:szCs w:val="16"/>
      </w:rPr>
      <w:tab/>
    </w:r>
    <w:r w:rsidRPr="004B352D">
      <w:rPr>
        <w:sz w:val="16"/>
        <w:szCs w:val="16"/>
      </w:rPr>
      <w:tab/>
    </w:r>
    <w:r>
      <w:rPr>
        <w:sz w:val="16"/>
        <w:szCs w:val="16"/>
      </w:rPr>
      <w:t>Národné centrum zdravotníckych informácií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A6C391" w14:textId="77777777" w:rsidR="004F0088" w:rsidRDefault="004F0088" w:rsidP="00B00750">
      <w:pPr>
        <w:spacing w:after="0" w:line="240" w:lineRule="auto"/>
      </w:pPr>
      <w:r>
        <w:separator/>
      </w:r>
    </w:p>
    <w:p w14:paraId="50A94946" w14:textId="77777777" w:rsidR="004F0088" w:rsidRDefault="004F0088"/>
  </w:footnote>
  <w:footnote w:type="continuationSeparator" w:id="0">
    <w:p w14:paraId="30BC9FAB" w14:textId="77777777" w:rsidR="004F0088" w:rsidRDefault="004F0088" w:rsidP="00B00750">
      <w:pPr>
        <w:spacing w:after="0" w:line="240" w:lineRule="auto"/>
      </w:pPr>
      <w:r>
        <w:continuationSeparator/>
      </w:r>
    </w:p>
    <w:p w14:paraId="4F4636AA" w14:textId="77777777" w:rsidR="004F0088" w:rsidRDefault="004F0088"/>
  </w:footnote>
  <w:footnote w:type="continuationNotice" w:id="1">
    <w:p w14:paraId="096B4936" w14:textId="77777777" w:rsidR="004F0088" w:rsidRDefault="004F008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91AB7" w14:textId="67AA6413" w:rsidR="00C927D2" w:rsidRDefault="00C927D2" w:rsidP="00191EAD">
    <w:pPr>
      <w:pStyle w:val="Header"/>
      <w:pBdr>
        <w:bottom w:val="none" w:sz="0" w:space="0" w:color="auto"/>
      </w:pBdr>
      <w:spacing w:after="0" w:line="240" w:lineRule="auto"/>
      <w:jc w:val="right"/>
      <w:rPr>
        <w:sz w:val="16"/>
        <w:szCs w:val="16"/>
      </w:rPr>
    </w:pPr>
    <w:r>
      <w:rPr>
        <w:noProof/>
        <w:lang w:eastAsia="sk-SK"/>
      </w:rPr>
      <w:drawing>
        <wp:anchor distT="0" distB="0" distL="114300" distR="114300" simplePos="0" relativeHeight="251658243" behindDoc="1" locked="0" layoutInCell="1" allowOverlap="1" wp14:anchorId="3983F207" wp14:editId="1D308C90">
          <wp:simplePos x="0" y="0"/>
          <wp:positionH relativeFrom="column">
            <wp:posOffset>12700</wp:posOffset>
          </wp:positionH>
          <wp:positionV relativeFrom="paragraph">
            <wp:posOffset>-3175</wp:posOffset>
          </wp:positionV>
          <wp:extent cx="1562100" cy="521335"/>
          <wp:effectExtent l="0" t="0" r="0" b="0"/>
          <wp:wrapThrough wrapText="bothSides">
            <wp:wrapPolygon edited="0">
              <wp:start x="0" y="0"/>
              <wp:lineTo x="0" y="20521"/>
              <wp:lineTo x="21337" y="20521"/>
              <wp:lineTo x="21337" y="0"/>
              <wp:lineTo x="0" y="0"/>
            </wp:wrapPolygon>
          </wp:wrapThrough>
          <wp:docPr id="21" name="Obrázok 0" descr="logo eHealt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Healt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100" cy="521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16"/>
        <w:szCs w:val="16"/>
      </w:rPr>
      <w:t>Projekt JRUZ 2</w:t>
    </w:r>
  </w:p>
  <w:p w14:paraId="1AA3D488" w14:textId="6145AF85" w:rsidR="00C927D2" w:rsidRPr="00191EAD" w:rsidRDefault="00C85403" w:rsidP="00C85403">
    <w:pPr>
      <w:pStyle w:val="Header"/>
      <w:pBdr>
        <w:bottom w:val="none" w:sz="0" w:space="0" w:color="auto"/>
      </w:pBdr>
      <w:spacing w:after="0" w:line="240" w:lineRule="auto"/>
      <w:jc w:val="right"/>
      <w:rPr>
        <w:sz w:val="16"/>
        <w:szCs w:val="16"/>
      </w:rPr>
    </w:pPr>
    <w:r w:rsidRPr="00C85403">
      <w:rPr>
        <w:sz w:val="16"/>
        <w:szCs w:val="16"/>
      </w:rPr>
      <w:t xml:space="preserve">J02 Príloha </w:t>
    </w:r>
    <w:r w:rsidR="00544D66">
      <w:rPr>
        <w:sz w:val="16"/>
        <w:szCs w:val="16"/>
      </w:rPr>
      <w:t xml:space="preserve">C </w:t>
    </w:r>
    <w:r w:rsidRPr="00C85403">
      <w:rPr>
        <w:sz w:val="16"/>
        <w:szCs w:val="16"/>
      </w:rPr>
      <w:t xml:space="preserve"> - Spoločné dátové štruktúry rozhraní </w:t>
    </w:r>
    <w:r w:rsidR="00544D66">
      <w:rPr>
        <w:sz w:val="16"/>
        <w:szCs w:val="16"/>
      </w:rPr>
      <w:t>replikačné</w:t>
    </w:r>
    <w:r w:rsidRPr="00C85403">
      <w:rPr>
        <w:sz w:val="16"/>
        <w:szCs w:val="16"/>
      </w:rPr>
      <w:t xml:space="preserve"> XSD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035386" w14:textId="77777777" w:rsidR="00C927D2" w:rsidRDefault="00C927D2" w:rsidP="001C3785">
    <w:pPr>
      <w:pStyle w:val="Header"/>
      <w:pBdr>
        <w:bottom w:val="none" w:sz="0" w:space="0" w:color="auto"/>
      </w:pBdr>
    </w:pPr>
    <w:r>
      <w:rPr>
        <w:noProof/>
        <w:lang w:eastAsia="sk-SK"/>
      </w:rPr>
      <w:drawing>
        <wp:anchor distT="0" distB="0" distL="114300" distR="114300" simplePos="0" relativeHeight="251658241" behindDoc="0" locked="0" layoutInCell="1" allowOverlap="1" wp14:anchorId="2903538D" wp14:editId="2903538E">
          <wp:simplePos x="0" y="0"/>
          <wp:positionH relativeFrom="column">
            <wp:posOffset>-414655</wp:posOffset>
          </wp:positionH>
          <wp:positionV relativeFrom="paragraph">
            <wp:posOffset>-80010</wp:posOffset>
          </wp:positionV>
          <wp:extent cx="1127125" cy="395605"/>
          <wp:effectExtent l="19050" t="0" r="0" b="0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125" cy="3956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8240" behindDoc="0" locked="0" layoutInCell="1" allowOverlap="1" wp14:anchorId="2903538F" wp14:editId="29035390">
          <wp:simplePos x="0" y="0"/>
          <wp:positionH relativeFrom="column">
            <wp:posOffset>5126555</wp:posOffset>
          </wp:positionH>
          <wp:positionV relativeFrom="paragraph">
            <wp:posOffset>-79442</wp:posOffset>
          </wp:positionV>
          <wp:extent cx="1304782" cy="436729"/>
          <wp:effectExtent l="19050" t="0" r="0" b="0"/>
          <wp:wrapNone/>
          <wp:docPr id="23" name="Obrázok 0" descr="logo eHealt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Health.JP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304782" cy="4367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8EF4954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BEAA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9CAFC"/>
    <w:multiLevelType w:val="multilevel"/>
    <w:tmpl w:val="00000001"/>
    <w:name w:val="HTML-List64178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" w15:restartNumberingAfterBreak="0">
    <w:nsid w:val="0009CB0B"/>
    <w:multiLevelType w:val="multilevel"/>
    <w:tmpl w:val="00000004"/>
    <w:name w:val="HTML-List64180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" w15:restartNumberingAfterBreak="0">
    <w:nsid w:val="0009CB1B"/>
    <w:multiLevelType w:val="multilevel"/>
    <w:tmpl w:val="0000000D"/>
    <w:name w:val="HTML-List64181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" w15:restartNumberingAfterBreak="0">
    <w:nsid w:val="0009CC91"/>
    <w:multiLevelType w:val="multilevel"/>
    <w:tmpl w:val="00000001"/>
    <w:name w:val="HTML-List64219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" w15:restartNumberingAfterBreak="0">
    <w:nsid w:val="0009CD6C"/>
    <w:multiLevelType w:val="multilevel"/>
    <w:tmpl w:val="00000001"/>
    <w:name w:val="HTML-List64241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" w15:restartNumberingAfterBreak="0">
    <w:nsid w:val="0009CEE2"/>
    <w:multiLevelType w:val="multilevel"/>
    <w:tmpl w:val="00000001"/>
    <w:name w:val="HTML-List64278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8" w15:restartNumberingAfterBreak="0">
    <w:nsid w:val="0009CEF2"/>
    <w:multiLevelType w:val="multilevel"/>
    <w:tmpl w:val="00000004"/>
    <w:name w:val="HTML-List64280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9" w15:restartNumberingAfterBreak="0">
    <w:nsid w:val="0009CF4F"/>
    <w:multiLevelType w:val="multilevel"/>
    <w:tmpl w:val="00000001"/>
    <w:name w:val="HTML-List64289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0" w15:restartNumberingAfterBreak="0">
    <w:nsid w:val="0009CF6E"/>
    <w:multiLevelType w:val="multilevel"/>
    <w:tmpl w:val="00000001"/>
    <w:name w:val="HTML-List64292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1" w15:restartNumberingAfterBreak="0">
    <w:nsid w:val="0009CF8E"/>
    <w:multiLevelType w:val="multilevel"/>
    <w:tmpl w:val="00000001"/>
    <w:name w:val="HTML-List64295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2" w15:restartNumberingAfterBreak="0">
    <w:nsid w:val="0009D078"/>
    <w:multiLevelType w:val="multilevel"/>
    <w:tmpl w:val="00000001"/>
    <w:name w:val="HTML-List64319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3" w15:restartNumberingAfterBreak="0">
    <w:nsid w:val="0009D0C6"/>
    <w:multiLevelType w:val="multilevel"/>
    <w:tmpl w:val="00000001"/>
    <w:name w:val="HTML-List64327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4" w15:restartNumberingAfterBreak="0">
    <w:nsid w:val="0009D104"/>
    <w:multiLevelType w:val="multilevel"/>
    <w:tmpl w:val="00000001"/>
    <w:name w:val="HTML-List64333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5" w15:restartNumberingAfterBreak="0">
    <w:nsid w:val="0009D142"/>
    <w:multiLevelType w:val="multilevel"/>
    <w:tmpl w:val="00000001"/>
    <w:name w:val="HTML-List64339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6" w15:restartNumberingAfterBreak="0">
    <w:nsid w:val="0009D162"/>
    <w:multiLevelType w:val="multilevel"/>
    <w:tmpl w:val="00000001"/>
    <w:name w:val="HTML-List64342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7" w15:restartNumberingAfterBreak="0">
    <w:nsid w:val="0009D24C"/>
    <w:multiLevelType w:val="multilevel"/>
    <w:tmpl w:val="00000001"/>
    <w:name w:val="HTML-List64366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8" w15:restartNumberingAfterBreak="0">
    <w:nsid w:val="0009D25B"/>
    <w:multiLevelType w:val="multilevel"/>
    <w:tmpl w:val="00000002"/>
    <w:name w:val="HTML-List64367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9" w15:restartNumberingAfterBreak="0">
    <w:nsid w:val="0009D2C8"/>
    <w:multiLevelType w:val="multilevel"/>
    <w:tmpl w:val="00000001"/>
    <w:name w:val="HTML-List64378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0" w15:restartNumberingAfterBreak="0">
    <w:nsid w:val="0009D345"/>
    <w:multiLevelType w:val="multilevel"/>
    <w:tmpl w:val="00000001"/>
    <w:name w:val="HTML-List6439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" w15:restartNumberingAfterBreak="0">
    <w:nsid w:val="0009D3B2"/>
    <w:multiLevelType w:val="multilevel"/>
    <w:tmpl w:val="00000001"/>
    <w:name w:val="HTML-List64401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" w15:restartNumberingAfterBreak="0">
    <w:nsid w:val="0009D3D2"/>
    <w:multiLevelType w:val="multilevel"/>
    <w:tmpl w:val="00000001"/>
    <w:name w:val="HTML-List64405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" w15:restartNumberingAfterBreak="0">
    <w:nsid w:val="0009D3E1"/>
    <w:multiLevelType w:val="multilevel"/>
    <w:tmpl w:val="00000002"/>
    <w:name w:val="HTML-List64406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" w15:restartNumberingAfterBreak="0">
    <w:nsid w:val="0009D4AC"/>
    <w:multiLevelType w:val="multilevel"/>
    <w:tmpl w:val="00000001"/>
    <w:name w:val="HTML-List64426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" w15:restartNumberingAfterBreak="0">
    <w:nsid w:val="0009D4CB"/>
    <w:multiLevelType w:val="multilevel"/>
    <w:tmpl w:val="00000001"/>
    <w:name w:val="HTML-List64429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" w15:restartNumberingAfterBreak="0">
    <w:nsid w:val="0009D4DB"/>
    <w:multiLevelType w:val="multilevel"/>
    <w:tmpl w:val="00000002"/>
    <w:name w:val="HTML-List64431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" w15:restartNumberingAfterBreak="0">
    <w:nsid w:val="0009D4FA"/>
    <w:multiLevelType w:val="multilevel"/>
    <w:tmpl w:val="00000001"/>
    <w:name w:val="HTML-List64434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" w15:restartNumberingAfterBreak="0">
    <w:nsid w:val="0009D5D4"/>
    <w:multiLevelType w:val="multilevel"/>
    <w:tmpl w:val="00000001"/>
    <w:name w:val="HTML-List64456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" w15:restartNumberingAfterBreak="0">
    <w:nsid w:val="0009D5E4"/>
    <w:multiLevelType w:val="multilevel"/>
    <w:tmpl w:val="00000007"/>
    <w:name w:val="HTML-List64458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0" w15:restartNumberingAfterBreak="0">
    <w:nsid w:val="0009D5F4"/>
    <w:multiLevelType w:val="multilevel"/>
    <w:tmpl w:val="00000012"/>
    <w:name w:val="HTML-List64459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" w15:restartNumberingAfterBreak="0">
    <w:nsid w:val="0009D670"/>
    <w:multiLevelType w:val="multilevel"/>
    <w:tmpl w:val="00000001"/>
    <w:name w:val="HTML-List64472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" w15:restartNumberingAfterBreak="0">
    <w:nsid w:val="0009D69F"/>
    <w:multiLevelType w:val="multilevel"/>
    <w:tmpl w:val="00000001"/>
    <w:name w:val="HTML-List64476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" w15:restartNumberingAfterBreak="0">
    <w:nsid w:val="0009D6CE"/>
    <w:multiLevelType w:val="multilevel"/>
    <w:tmpl w:val="00000001"/>
    <w:name w:val="HTML-List64481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" w15:restartNumberingAfterBreak="0">
    <w:nsid w:val="0009D6ED"/>
    <w:multiLevelType w:val="multilevel"/>
    <w:tmpl w:val="00000001"/>
    <w:name w:val="HTML-List64484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" w15:restartNumberingAfterBreak="0">
    <w:nsid w:val="0009D70C"/>
    <w:multiLevelType w:val="multilevel"/>
    <w:tmpl w:val="00000001"/>
    <w:name w:val="HTML-List64487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" w15:restartNumberingAfterBreak="0">
    <w:nsid w:val="0009D73B"/>
    <w:multiLevelType w:val="multilevel"/>
    <w:tmpl w:val="00000001"/>
    <w:name w:val="HTML-List64492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" w15:restartNumberingAfterBreak="0">
    <w:nsid w:val="0009D825"/>
    <w:multiLevelType w:val="multilevel"/>
    <w:tmpl w:val="00000001"/>
    <w:name w:val="HTML-List64515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8" w15:restartNumberingAfterBreak="0">
    <w:nsid w:val="0009D854"/>
    <w:multiLevelType w:val="multilevel"/>
    <w:tmpl w:val="00000001"/>
    <w:name w:val="HTML-List64520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" w15:restartNumberingAfterBreak="0">
    <w:nsid w:val="0009D864"/>
    <w:multiLevelType w:val="multilevel"/>
    <w:tmpl w:val="00000002"/>
    <w:name w:val="HTML-List64522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" w15:restartNumberingAfterBreak="0">
    <w:nsid w:val="0009D883"/>
    <w:multiLevelType w:val="multilevel"/>
    <w:tmpl w:val="00000001"/>
    <w:name w:val="HTML-List6452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" w15:restartNumberingAfterBreak="0">
    <w:nsid w:val="0009D94E"/>
    <w:multiLevelType w:val="multilevel"/>
    <w:tmpl w:val="00000001"/>
    <w:name w:val="HTML-List64545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" w15:restartNumberingAfterBreak="0">
    <w:nsid w:val="0009D95D"/>
    <w:multiLevelType w:val="multilevel"/>
    <w:tmpl w:val="00000004"/>
    <w:name w:val="HTML-List64546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" w15:restartNumberingAfterBreak="0">
    <w:nsid w:val="0009D98C"/>
    <w:multiLevelType w:val="multilevel"/>
    <w:tmpl w:val="00000001"/>
    <w:name w:val="HTML-List64551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" w15:restartNumberingAfterBreak="0">
    <w:nsid w:val="0009D9BB"/>
    <w:multiLevelType w:val="multilevel"/>
    <w:tmpl w:val="00000001"/>
    <w:name w:val="HTML-List64556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" w15:restartNumberingAfterBreak="0">
    <w:nsid w:val="0009D9DA"/>
    <w:multiLevelType w:val="multilevel"/>
    <w:tmpl w:val="00000001"/>
    <w:name w:val="HTML-List64559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" w15:restartNumberingAfterBreak="0">
    <w:nsid w:val="0009DA09"/>
    <w:multiLevelType w:val="multilevel"/>
    <w:tmpl w:val="00000001"/>
    <w:name w:val="HTML-List64564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" w15:restartNumberingAfterBreak="0">
    <w:nsid w:val="0009DAD4"/>
    <w:multiLevelType w:val="multilevel"/>
    <w:tmpl w:val="00000001"/>
    <w:name w:val="HTML-List64584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" w15:restartNumberingAfterBreak="0">
    <w:nsid w:val="0009DB22"/>
    <w:multiLevelType w:val="multilevel"/>
    <w:tmpl w:val="00000001"/>
    <w:name w:val="HTML-List64592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" w15:restartNumberingAfterBreak="0">
    <w:nsid w:val="0009DBEC"/>
    <w:multiLevelType w:val="multilevel"/>
    <w:tmpl w:val="00000001"/>
    <w:name w:val="HTML-List64612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" w15:restartNumberingAfterBreak="0">
    <w:nsid w:val="0009DC1B"/>
    <w:multiLevelType w:val="multilevel"/>
    <w:tmpl w:val="00000001"/>
    <w:name w:val="HTML-List64617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1" w15:restartNumberingAfterBreak="0">
    <w:nsid w:val="0009DC3A"/>
    <w:multiLevelType w:val="multilevel"/>
    <w:tmpl w:val="00000001"/>
    <w:name w:val="HTML-List64620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2" w15:restartNumberingAfterBreak="0">
    <w:nsid w:val="0009EA7D"/>
    <w:multiLevelType w:val="multilevel"/>
    <w:tmpl w:val="00000001"/>
    <w:name w:val="HTML-List64985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" w15:restartNumberingAfterBreak="0">
    <w:nsid w:val="0009EC22"/>
    <w:multiLevelType w:val="multilevel"/>
    <w:tmpl w:val="00000001"/>
    <w:name w:val="HTML-List65027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4" w15:restartNumberingAfterBreak="0">
    <w:nsid w:val="0009ED2B"/>
    <w:multiLevelType w:val="multilevel"/>
    <w:tmpl w:val="00000001"/>
    <w:name w:val="HTML-List65053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" w15:restartNumberingAfterBreak="0">
    <w:nsid w:val="0009F259"/>
    <w:multiLevelType w:val="multilevel"/>
    <w:tmpl w:val="00000001"/>
    <w:name w:val="HTML-List651865"/>
    <w:lvl w:ilvl="0">
      <w:start w:val="1"/>
      <w:numFmt w:val="decimal"/>
      <w:lvlText w:val="%1.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6" w15:restartNumberingAfterBreak="0">
    <w:nsid w:val="002251A8"/>
    <w:multiLevelType w:val="multilevel"/>
    <w:tmpl w:val="00000001"/>
    <w:name w:val="HTML-List224912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57" w15:restartNumberingAfterBreak="0">
    <w:nsid w:val="002257C0"/>
    <w:multiLevelType w:val="multilevel"/>
    <w:tmpl w:val="00000001"/>
    <w:name w:val="HTML-List225068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58" w15:restartNumberingAfterBreak="0">
    <w:nsid w:val="002257C1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59" w15:restartNumberingAfterBreak="0">
    <w:nsid w:val="00226077"/>
    <w:multiLevelType w:val="multilevel"/>
    <w:tmpl w:val="00000001"/>
    <w:name w:val="HTML-List2252919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60" w15:restartNumberingAfterBreak="0">
    <w:nsid w:val="00226078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61" w15:restartNumberingAfterBreak="0">
    <w:nsid w:val="0022649C"/>
    <w:multiLevelType w:val="multilevel"/>
    <w:tmpl w:val="00000001"/>
    <w:name w:val="HTML-List225398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62" w15:restartNumberingAfterBreak="0">
    <w:nsid w:val="0022649D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63" w15:restartNumberingAfterBreak="0">
    <w:nsid w:val="002268F0"/>
    <w:multiLevelType w:val="multilevel"/>
    <w:tmpl w:val="00000001"/>
    <w:name w:val="HTML-List225508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64" w15:restartNumberingAfterBreak="0">
    <w:nsid w:val="00226C0B"/>
    <w:multiLevelType w:val="multilevel"/>
    <w:tmpl w:val="00000001"/>
    <w:name w:val="HTML-List2255883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65" w15:restartNumberingAfterBreak="0">
    <w:nsid w:val="00226C0C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66" w15:restartNumberingAfterBreak="0">
    <w:nsid w:val="00226E9A"/>
    <w:multiLevelType w:val="multilevel"/>
    <w:tmpl w:val="00000001"/>
    <w:name w:val="HTML-List225653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67" w15:restartNumberingAfterBreak="0">
    <w:nsid w:val="00226E9B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68" w15:restartNumberingAfterBreak="0">
    <w:nsid w:val="002271D5"/>
    <w:multiLevelType w:val="multilevel"/>
    <w:tmpl w:val="00000001"/>
    <w:name w:val="HTML-List225736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69" w15:restartNumberingAfterBreak="0">
    <w:nsid w:val="002271E5"/>
    <w:multiLevelType w:val="multilevel"/>
    <w:tmpl w:val="00000002"/>
    <w:name w:val="HTML-List2257381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70" w15:restartNumberingAfterBreak="0">
    <w:nsid w:val="0022757D"/>
    <w:multiLevelType w:val="multilevel"/>
    <w:tmpl w:val="00000001"/>
    <w:name w:val="HTML-List2258301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71" w15:restartNumberingAfterBreak="0">
    <w:nsid w:val="0022757E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72" w15:restartNumberingAfterBreak="0">
    <w:nsid w:val="0022783B"/>
    <w:multiLevelType w:val="multilevel"/>
    <w:tmpl w:val="00000001"/>
    <w:name w:val="HTML-List2259003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73" w15:restartNumberingAfterBreak="0">
    <w:nsid w:val="0022783C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74" w15:restartNumberingAfterBreak="0">
    <w:nsid w:val="00227AF9"/>
    <w:multiLevelType w:val="multilevel"/>
    <w:tmpl w:val="00000001"/>
    <w:name w:val="HTML-List225970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75" w15:restartNumberingAfterBreak="0">
    <w:nsid w:val="00227DA8"/>
    <w:multiLevelType w:val="multilevel"/>
    <w:tmpl w:val="00000001"/>
    <w:name w:val="HTML-List226039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76" w15:restartNumberingAfterBreak="0">
    <w:nsid w:val="00227DA9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77" w15:restartNumberingAfterBreak="0">
    <w:nsid w:val="00228056"/>
    <w:multiLevelType w:val="multilevel"/>
    <w:tmpl w:val="00000001"/>
    <w:name w:val="HTML-List226107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78" w15:restartNumberingAfterBreak="0">
    <w:nsid w:val="00228057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79" w15:restartNumberingAfterBreak="0">
    <w:nsid w:val="00228314"/>
    <w:multiLevelType w:val="multilevel"/>
    <w:tmpl w:val="00000001"/>
    <w:name w:val="HTML-List226178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80" w15:restartNumberingAfterBreak="0">
    <w:nsid w:val="00228315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81" w15:restartNumberingAfterBreak="0">
    <w:nsid w:val="002285E2"/>
    <w:multiLevelType w:val="multilevel"/>
    <w:tmpl w:val="00000001"/>
    <w:name w:val="HTML-List226249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82" w15:restartNumberingAfterBreak="0">
    <w:nsid w:val="002285E3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83" w15:restartNumberingAfterBreak="0">
    <w:nsid w:val="00228890"/>
    <w:multiLevelType w:val="multilevel"/>
    <w:tmpl w:val="00000001"/>
    <w:name w:val="HTML-List2263184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84" w15:restartNumberingAfterBreak="0">
    <w:nsid w:val="00228AC2"/>
    <w:multiLevelType w:val="multilevel"/>
    <w:tmpl w:val="00000001"/>
    <w:name w:val="HTML-List2263746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85" w15:restartNumberingAfterBreak="0">
    <w:nsid w:val="00228AC3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86" w15:restartNumberingAfterBreak="0">
    <w:nsid w:val="00228CF3"/>
    <w:multiLevelType w:val="multilevel"/>
    <w:tmpl w:val="00000001"/>
    <w:name w:val="HTML-List2264307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87" w15:restartNumberingAfterBreak="0">
    <w:nsid w:val="00228F54"/>
    <w:multiLevelType w:val="multilevel"/>
    <w:tmpl w:val="00000001"/>
    <w:name w:val="HTML-List2264916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88" w15:restartNumberingAfterBreak="0">
    <w:nsid w:val="00228F55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89" w15:restartNumberingAfterBreak="0">
    <w:nsid w:val="00229185"/>
    <w:multiLevelType w:val="multilevel"/>
    <w:tmpl w:val="00000001"/>
    <w:name w:val="HTML-List2265477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90" w15:restartNumberingAfterBreak="0">
    <w:nsid w:val="00229186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91" w15:restartNumberingAfterBreak="0">
    <w:nsid w:val="002293D6"/>
    <w:multiLevelType w:val="multilevel"/>
    <w:tmpl w:val="00000001"/>
    <w:name w:val="HTML-List226607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92" w15:restartNumberingAfterBreak="0">
    <w:nsid w:val="002293D7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93" w15:restartNumberingAfterBreak="0">
    <w:nsid w:val="00229627"/>
    <w:multiLevelType w:val="multilevel"/>
    <w:tmpl w:val="00000001"/>
    <w:name w:val="HTML-List2266663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94" w15:restartNumberingAfterBreak="0">
    <w:nsid w:val="00229628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95" w15:restartNumberingAfterBreak="0">
    <w:nsid w:val="00229849"/>
    <w:multiLevelType w:val="multilevel"/>
    <w:tmpl w:val="00000001"/>
    <w:name w:val="HTML-List2267209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96" w15:restartNumberingAfterBreak="0">
    <w:nsid w:val="0022984A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97" w15:restartNumberingAfterBreak="0">
    <w:nsid w:val="00229B07"/>
    <w:multiLevelType w:val="multilevel"/>
    <w:tmpl w:val="00000001"/>
    <w:name w:val="HTML-List2267911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98" w15:restartNumberingAfterBreak="0">
    <w:nsid w:val="00229B08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99" w15:restartNumberingAfterBreak="0">
    <w:nsid w:val="00229E22"/>
    <w:multiLevelType w:val="multilevel"/>
    <w:tmpl w:val="00000001"/>
    <w:name w:val="HTML-List2268706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00" w15:restartNumberingAfterBreak="0">
    <w:nsid w:val="00229E42"/>
    <w:multiLevelType w:val="multilevel"/>
    <w:tmpl w:val="00000002"/>
    <w:name w:val="HTML-List226873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01" w15:restartNumberingAfterBreak="0">
    <w:nsid w:val="0022A18C"/>
    <w:multiLevelType w:val="multilevel"/>
    <w:tmpl w:val="00000001"/>
    <w:name w:val="HTML-List226958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02" w15:restartNumberingAfterBreak="0">
    <w:nsid w:val="0022A18D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03" w15:restartNumberingAfterBreak="0">
    <w:nsid w:val="0022A479"/>
    <w:multiLevelType w:val="multilevel"/>
    <w:tmpl w:val="00000001"/>
    <w:name w:val="HTML-List2270329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04" w15:restartNumberingAfterBreak="0">
    <w:nsid w:val="0022A47A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05" w15:restartNumberingAfterBreak="0">
    <w:nsid w:val="0022A7B4"/>
    <w:multiLevelType w:val="multilevel"/>
    <w:tmpl w:val="00000001"/>
    <w:name w:val="HTML-List2271156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06" w15:restartNumberingAfterBreak="0">
    <w:nsid w:val="0022A7C3"/>
    <w:multiLevelType w:val="multilevel"/>
    <w:tmpl w:val="00000002"/>
    <w:name w:val="HTML-List2271171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07" w15:restartNumberingAfterBreak="0">
    <w:nsid w:val="0022AB3C"/>
    <w:multiLevelType w:val="multilevel"/>
    <w:tmpl w:val="00000001"/>
    <w:name w:val="HTML-List227206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08" w15:restartNumberingAfterBreak="0">
    <w:nsid w:val="0022AB3D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09" w15:restartNumberingAfterBreak="0">
    <w:nsid w:val="0022AB3E"/>
    <w:multiLevelType w:val="multilevel"/>
    <w:tmpl w:val="00000003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10" w15:restartNumberingAfterBreak="0">
    <w:nsid w:val="0022AE96"/>
    <w:multiLevelType w:val="multilevel"/>
    <w:tmpl w:val="00000001"/>
    <w:name w:val="HTML-List227291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11" w15:restartNumberingAfterBreak="0">
    <w:nsid w:val="0022AE97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12" w15:restartNumberingAfterBreak="0">
    <w:nsid w:val="0022B1D1"/>
    <w:multiLevelType w:val="multilevel"/>
    <w:tmpl w:val="00000001"/>
    <w:name w:val="HTML-List227374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13" w15:restartNumberingAfterBreak="0">
    <w:nsid w:val="0022B1D2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14" w15:restartNumberingAfterBreak="0">
    <w:nsid w:val="0022B50C"/>
    <w:multiLevelType w:val="multilevel"/>
    <w:tmpl w:val="00000001"/>
    <w:name w:val="HTML-List227457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15" w15:restartNumberingAfterBreak="0">
    <w:nsid w:val="0022B50D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16" w15:restartNumberingAfterBreak="0">
    <w:nsid w:val="0022B7BA"/>
    <w:multiLevelType w:val="multilevel"/>
    <w:tmpl w:val="00000001"/>
    <w:name w:val="HTML-List227525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17" w15:restartNumberingAfterBreak="0">
    <w:nsid w:val="0022B7BB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18" w15:restartNumberingAfterBreak="0">
    <w:nsid w:val="0022BAA7"/>
    <w:multiLevelType w:val="multilevel"/>
    <w:tmpl w:val="00000001"/>
    <w:name w:val="HTML-List2276007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19" w15:restartNumberingAfterBreak="0">
    <w:nsid w:val="0022BAB7"/>
    <w:multiLevelType w:val="multilevel"/>
    <w:tmpl w:val="00000002"/>
    <w:name w:val="HTML-List2276023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20" w15:restartNumberingAfterBreak="0">
    <w:nsid w:val="0022BCD9"/>
    <w:multiLevelType w:val="multilevel"/>
    <w:tmpl w:val="00000001"/>
    <w:name w:val="HTML-List2276569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21" w15:restartNumberingAfterBreak="0">
    <w:nsid w:val="0022BCDA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22" w15:restartNumberingAfterBreak="0">
    <w:nsid w:val="0022C081"/>
    <w:multiLevelType w:val="multilevel"/>
    <w:tmpl w:val="00000001"/>
    <w:name w:val="HTML-List227750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23" w15:restartNumberingAfterBreak="0">
    <w:nsid w:val="0022C082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24" w15:restartNumberingAfterBreak="0">
    <w:nsid w:val="0022C590"/>
    <w:multiLevelType w:val="multilevel"/>
    <w:tmpl w:val="00000001"/>
    <w:name w:val="HTML-List227880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25" w15:restartNumberingAfterBreak="0">
    <w:nsid w:val="0022C591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26" w15:restartNumberingAfterBreak="0">
    <w:nsid w:val="0022C84E"/>
    <w:multiLevelType w:val="multilevel"/>
    <w:tmpl w:val="00000001"/>
    <w:name w:val="HTML-List22795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27" w15:restartNumberingAfterBreak="0">
    <w:nsid w:val="0022C84F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28" w15:restartNumberingAfterBreak="0">
    <w:nsid w:val="0022CB0C"/>
    <w:multiLevelType w:val="multilevel"/>
    <w:tmpl w:val="00000001"/>
    <w:name w:val="HTML-List2280204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29" w15:restartNumberingAfterBreak="0">
    <w:nsid w:val="0022CB0D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30" w15:restartNumberingAfterBreak="0">
    <w:nsid w:val="0022CDBA"/>
    <w:multiLevelType w:val="multilevel"/>
    <w:tmpl w:val="00000001"/>
    <w:name w:val="HTML-List228089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31" w15:restartNumberingAfterBreak="0">
    <w:nsid w:val="0022CDBB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32" w15:restartNumberingAfterBreak="0">
    <w:nsid w:val="0022D088"/>
    <w:multiLevelType w:val="multilevel"/>
    <w:tmpl w:val="00000001"/>
    <w:name w:val="HTML-List228160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33" w15:restartNumberingAfterBreak="0">
    <w:nsid w:val="0022D089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34" w15:restartNumberingAfterBreak="0">
    <w:nsid w:val="0022D336"/>
    <w:multiLevelType w:val="multilevel"/>
    <w:tmpl w:val="00000001"/>
    <w:name w:val="HTML-List2282294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35" w15:restartNumberingAfterBreak="0">
    <w:nsid w:val="0022D337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36" w15:restartNumberingAfterBreak="0">
    <w:nsid w:val="0022D652"/>
    <w:multiLevelType w:val="multilevel"/>
    <w:tmpl w:val="00000001"/>
    <w:name w:val="HTML-List228309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37" w15:restartNumberingAfterBreak="0">
    <w:nsid w:val="0022D653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38" w15:restartNumberingAfterBreak="0">
    <w:nsid w:val="0022D8A3"/>
    <w:multiLevelType w:val="multilevel"/>
    <w:tmpl w:val="00000001"/>
    <w:name w:val="HTML-List2283683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39" w15:restartNumberingAfterBreak="0">
    <w:nsid w:val="0022D8A4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40" w15:restartNumberingAfterBreak="0">
    <w:nsid w:val="0022DB61"/>
    <w:multiLevelType w:val="multilevel"/>
    <w:tmpl w:val="00000001"/>
    <w:name w:val="HTML-List228438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41" w15:restartNumberingAfterBreak="0">
    <w:nsid w:val="0022DB62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42" w15:restartNumberingAfterBreak="0">
    <w:nsid w:val="0022DB70"/>
    <w:multiLevelType w:val="multilevel"/>
    <w:tmpl w:val="00000003"/>
    <w:name w:val="HTML-List228440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43" w15:restartNumberingAfterBreak="0">
    <w:nsid w:val="0022DEE9"/>
    <w:multiLevelType w:val="multilevel"/>
    <w:tmpl w:val="00000001"/>
    <w:name w:val="HTML-List2285289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44" w15:restartNumberingAfterBreak="0">
    <w:nsid w:val="0022DEF9"/>
    <w:multiLevelType w:val="multilevel"/>
    <w:tmpl w:val="00000002"/>
    <w:name w:val="HTML-List228530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45" w15:restartNumberingAfterBreak="0">
    <w:nsid w:val="0022E205"/>
    <w:multiLevelType w:val="multilevel"/>
    <w:tmpl w:val="00000001"/>
    <w:name w:val="HTML-List228608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46" w15:restartNumberingAfterBreak="0">
    <w:nsid w:val="0022E206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47" w15:restartNumberingAfterBreak="0">
    <w:nsid w:val="0022E207"/>
    <w:multiLevelType w:val="multilevel"/>
    <w:tmpl w:val="00000003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48" w15:restartNumberingAfterBreak="0">
    <w:nsid w:val="0022E208"/>
    <w:multiLevelType w:val="multilevel"/>
    <w:tmpl w:val="00000004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49" w15:restartNumberingAfterBreak="0">
    <w:nsid w:val="0022E4D3"/>
    <w:multiLevelType w:val="multilevel"/>
    <w:tmpl w:val="00000001"/>
    <w:name w:val="HTML-List2286803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50" w15:restartNumberingAfterBreak="0">
    <w:nsid w:val="0022E4D4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51" w15:restartNumberingAfterBreak="0">
    <w:nsid w:val="0022E81D"/>
    <w:multiLevelType w:val="multilevel"/>
    <w:tmpl w:val="00000001"/>
    <w:name w:val="HTML-List228764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52" w15:restartNumberingAfterBreak="0">
    <w:nsid w:val="0022E82D"/>
    <w:multiLevelType w:val="multilevel"/>
    <w:tmpl w:val="00000002"/>
    <w:name w:val="HTML-List2287661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53" w15:restartNumberingAfterBreak="0">
    <w:nsid w:val="0022EC71"/>
    <w:multiLevelType w:val="multilevel"/>
    <w:tmpl w:val="00000001"/>
    <w:name w:val="HTML-List2288753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54" w15:restartNumberingAfterBreak="0">
    <w:nsid w:val="0022EC72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55" w15:restartNumberingAfterBreak="0">
    <w:nsid w:val="0022EF3E"/>
    <w:multiLevelType w:val="multilevel"/>
    <w:tmpl w:val="00000001"/>
    <w:name w:val="HTML-List228947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56" w15:restartNumberingAfterBreak="0">
    <w:nsid w:val="0022EF3F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57" w15:restartNumberingAfterBreak="0">
    <w:nsid w:val="0022F22B"/>
    <w:multiLevelType w:val="multilevel"/>
    <w:tmpl w:val="00000001"/>
    <w:name w:val="HTML-List2290219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58" w15:restartNumberingAfterBreak="0">
    <w:nsid w:val="0022F22C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59" w15:restartNumberingAfterBreak="0">
    <w:nsid w:val="0022F537"/>
    <w:multiLevelType w:val="multilevel"/>
    <w:tmpl w:val="00000001"/>
    <w:name w:val="HTML-List2290999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60" w15:restartNumberingAfterBreak="0">
    <w:nsid w:val="0022F538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61" w15:restartNumberingAfterBreak="0">
    <w:nsid w:val="0022F881"/>
    <w:multiLevelType w:val="multilevel"/>
    <w:tmpl w:val="00000001"/>
    <w:name w:val="HTML-List2291841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62" w15:restartNumberingAfterBreak="0">
    <w:nsid w:val="0022F882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63" w15:restartNumberingAfterBreak="0">
    <w:nsid w:val="0022FD23"/>
    <w:multiLevelType w:val="multilevel"/>
    <w:tmpl w:val="00000001"/>
    <w:name w:val="HTML-List2293027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64" w15:restartNumberingAfterBreak="0">
    <w:nsid w:val="0022FD24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65" w15:restartNumberingAfterBreak="0">
    <w:nsid w:val="00230138"/>
    <w:multiLevelType w:val="multilevel"/>
    <w:tmpl w:val="00000001"/>
    <w:name w:val="HTML-List229407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66" w15:restartNumberingAfterBreak="0">
    <w:nsid w:val="00230139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67" w15:restartNumberingAfterBreak="0">
    <w:nsid w:val="0023013A"/>
    <w:multiLevelType w:val="multilevel"/>
    <w:tmpl w:val="00000003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68" w15:restartNumberingAfterBreak="0">
    <w:nsid w:val="0023056D"/>
    <w:multiLevelType w:val="multilevel"/>
    <w:tmpl w:val="00000001"/>
    <w:name w:val="HTML-List2295149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69" w15:restartNumberingAfterBreak="0">
    <w:nsid w:val="0023056E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70" w15:restartNumberingAfterBreak="0">
    <w:nsid w:val="002308C7"/>
    <w:multiLevelType w:val="multilevel"/>
    <w:tmpl w:val="00000001"/>
    <w:name w:val="HTML-List2296007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71" w15:restartNumberingAfterBreak="0">
    <w:nsid w:val="002308C8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72" w15:restartNumberingAfterBreak="0">
    <w:nsid w:val="00230BA4"/>
    <w:multiLevelType w:val="multilevel"/>
    <w:tmpl w:val="00000001"/>
    <w:name w:val="HTML-List229674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73" w15:restartNumberingAfterBreak="0">
    <w:nsid w:val="00230BA5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74" w15:restartNumberingAfterBreak="0">
    <w:nsid w:val="00230ECF"/>
    <w:multiLevelType w:val="multilevel"/>
    <w:tmpl w:val="00000001"/>
    <w:name w:val="HTML-List2297551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75" w15:restartNumberingAfterBreak="0">
    <w:nsid w:val="00230ED0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76" w15:restartNumberingAfterBreak="0">
    <w:nsid w:val="00231120"/>
    <w:multiLevelType w:val="multilevel"/>
    <w:tmpl w:val="00000001"/>
    <w:name w:val="HTML-List2298144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77" w15:restartNumberingAfterBreak="0">
    <w:nsid w:val="00231121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78" w15:restartNumberingAfterBreak="0">
    <w:nsid w:val="00231554"/>
    <w:multiLevelType w:val="multilevel"/>
    <w:tmpl w:val="00000001"/>
    <w:name w:val="HTML-List229922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79" w15:restartNumberingAfterBreak="0">
    <w:nsid w:val="00231555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80" w15:restartNumberingAfterBreak="0">
    <w:nsid w:val="002318AE"/>
    <w:multiLevelType w:val="multilevel"/>
    <w:tmpl w:val="00000001"/>
    <w:name w:val="HTML-List230007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81" w15:restartNumberingAfterBreak="0">
    <w:nsid w:val="002318AF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82" w15:restartNumberingAfterBreak="0">
    <w:nsid w:val="00231D40"/>
    <w:multiLevelType w:val="multilevel"/>
    <w:tmpl w:val="00000001"/>
    <w:name w:val="HTML-List230124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83" w15:restartNumberingAfterBreak="0">
    <w:nsid w:val="00231D41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84" w15:restartNumberingAfterBreak="0">
    <w:nsid w:val="002321C3"/>
    <w:multiLevelType w:val="multilevel"/>
    <w:tmpl w:val="00000001"/>
    <w:name w:val="HTML-List2302403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85" w15:restartNumberingAfterBreak="0">
    <w:nsid w:val="002325D8"/>
    <w:multiLevelType w:val="multilevel"/>
    <w:tmpl w:val="00000001"/>
    <w:name w:val="HTML-List230344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86" w15:restartNumberingAfterBreak="0">
    <w:nsid w:val="0023299F"/>
    <w:multiLevelType w:val="multilevel"/>
    <w:tmpl w:val="00000001"/>
    <w:name w:val="HTML-List230441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87" w15:restartNumberingAfterBreak="0">
    <w:nsid w:val="00232D66"/>
    <w:multiLevelType w:val="multilevel"/>
    <w:tmpl w:val="00000001"/>
    <w:name w:val="HTML-List230538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88" w15:restartNumberingAfterBreak="0">
    <w:nsid w:val="0023312D"/>
    <w:multiLevelType w:val="multilevel"/>
    <w:tmpl w:val="00000001"/>
    <w:name w:val="HTML-List2306349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89" w15:restartNumberingAfterBreak="0">
    <w:nsid w:val="0023312E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90" w15:restartNumberingAfterBreak="0">
    <w:nsid w:val="00233543"/>
    <w:multiLevelType w:val="multilevel"/>
    <w:tmpl w:val="00000001"/>
    <w:name w:val="HTML-List230739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91" w15:restartNumberingAfterBreak="0">
    <w:nsid w:val="0023390A"/>
    <w:multiLevelType w:val="multilevel"/>
    <w:tmpl w:val="00000001"/>
    <w:name w:val="HTML-List230836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92" w15:restartNumberingAfterBreak="0">
    <w:nsid w:val="0023390B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93" w15:restartNumberingAfterBreak="0">
    <w:nsid w:val="00233CD1"/>
    <w:multiLevelType w:val="multilevel"/>
    <w:tmpl w:val="00000001"/>
    <w:name w:val="HTML-List2309329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94" w15:restartNumberingAfterBreak="0">
    <w:nsid w:val="00233CD2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95" w15:restartNumberingAfterBreak="0">
    <w:nsid w:val="002340F6"/>
    <w:multiLevelType w:val="multilevel"/>
    <w:tmpl w:val="00000001"/>
    <w:name w:val="HTML-List231039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96" w15:restartNumberingAfterBreak="0">
    <w:nsid w:val="002340F7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97" w15:restartNumberingAfterBreak="0">
    <w:nsid w:val="0023450B"/>
    <w:multiLevelType w:val="multilevel"/>
    <w:tmpl w:val="00000001"/>
    <w:name w:val="HTML-List231143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98" w15:restartNumberingAfterBreak="0">
    <w:nsid w:val="0023450C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99" w15:restartNumberingAfterBreak="0">
    <w:nsid w:val="00234920"/>
    <w:multiLevelType w:val="multilevel"/>
    <w:tmpl w:val="00000001"/>
    <w:name w:val="HTML-List231248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00" w15:restartNumberingAfterBreak="0">
    <w:nsid w:val="00234921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01" w15:restartNumberingAfterBreak="0">
    <w:nsid w:val="00234D26"/>
    <w:multiLevelType w:val="multilevel"/>
    <w:tmpl w:val="00000001"/>
    <w:name w:val="HTML-List231351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02" w15:restartNumberingAfterBreak="0">
    <w:nsid w:val="00234D27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03" w15:restartNumberingAfterBreak="0">
    <w:nsid w:val="0023513B"/>
    <w:multiLevelType w:val="multilevel"/>
    <w:tmpl w:val="00000001"/>
    <w:name w:val="HTML-List231455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04" w15:restartNumberingAfterBreak="0">
    <w:nsid w:val="00235512"/>
    <w:multiLevelType w:val="multilevel"/>
    <w:tmpl w:val="00000001"/>
    <w:name w:val="HTML-List231553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05" w15:restartNumberingAfterBreak="0">
    <w:nsid w:val="00235522"/>
    <w:multiLevelType w:val="multilevel"/>
    <w:tmpl w:val="00000002"/>
    <w:name w:val="HTML-List2315554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06" w15:restartNumberingAfterBreak="0">
    <w:nsid w:val="00235937"/>
    <w:multiLevelType w:val="multilevel"/>
    <w:tmpl w:val="00000001"/>
    <w:name w:val="HTML-List2316599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07" w15:restartNumberingAfterBreak="0">
    <w:nsid w:val="00235938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08" w15:restartNumberingAfterBreak="0">
    <w:nsid w:val="00300657"/>
    <w:multiLevelType w:val="multilevel"/>
    <w:tmpl w:val="00000001"/>
    <w:name w:val="HTML-List31473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09" w15:restartNumberingAfterBreak="0">
    <w:nsid w:val="00300676"/>
    <w:multiLevelType w:val="multilevel"/>
    <w:tmpl w:val="00000002"/>
    <w:name w:val="HTML-List314738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0" w15:restartNumberingAfterBreak="0">
    <w:nsid w:val="00300687"/>
    <w:multiLevelType w:val="multilevel"/>
    <w:tmpl w:val="00000006"/>
    <w:name w:val="HTML-List314739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1" w15:restartNumberingAfterBreak="0">
    <w:nsid w:val="00300695"/>
    <w:multiLevelType w:val="multilevel"/>
    <w:tmpl w:val="0000000D"/>
    <w:name w:val="HTML-List314741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2" w15:restartNumberingAfterBreak="0">
    <w:nsid w:val="0030078F"/>
    <w:multiLevelType w:val="multilevel"/>
    <w:tmpl w:val="00000001"/>
    <w:name w:val="HTML-List314766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3" w15:restartNumberingAfterBreak="0">
    <w:nsid w:val="00301371"/>
    <w:multiLevelType w:val="multilevel"/>
    <w:tmpl w:val="00000001"/>
    <w:name w:val="HTML-List315070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4" w15:restartNumberingAfterBreak="0">
    <w:nsid w:val="00301506"/>
    <w:multiLevelType w:val="multilevel"/>
    <w:tmpl w:val="00000001"/>
    <w:name w:val="HTML-List315111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5" w15:restartNumberingAfterBreak="0">
    <w:nsid w:val="00302BC1"/>
    <w:multiLevelType w:val="multilevel"/>
    <w:tmpl w:val="00000001"/>
    <w:name w:val="HTML-List315692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6" w15:restartNumberingAfterBreak="0">
    <w:nsid w:val="00302BD1"/>
    <w:multiLevelType w:val="multilevel"/>
    <w:tmpl w:val="00000002"/>
    <w:name w:val="HTML-List315694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7" w15:restartNumberingAfterBreak="0">
    <w:nsid w:val="00302BE1"/>
    <w:multiLevelType w:val="multilevel"/>
    <w:tmpl w:val="00000004"/>
    <w:name w:val="HTML-List315696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8" w15:restartNumberingAfterBreak="0">
    <w:nsid w:val="00302BF0"/>
    <w:multiLevelType w:val="multilevel"/>
    <w:tmpl w:val="00000007"/>
    <w:name w:val="HTML-List315697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9" w15:restartNumberingAfterBreak="0">
    <w:nsid w:val="00302CCB"/>
    <w:multiLevelType w:val="multilevel"/>
    <w:tmpl w:val="00000001"/>
    <w:name w:val="HTML-List315719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0" w15:restartNumberingAfterBreak="0">
    <w:nsid w:val="00302D28"/>
    <w:multiLevelType w:val="multilevel"/>
    <w:tmpl w:val="00000001"/>
    <w:name w:val="HTML-List315728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1" w15:restartNumberingAfterBreak="0">
    <w:nsid w:val="00302D95"/>
    <w:multiLevelType w:val="multilevel"/>
    <w:tmpl w:val="00000001"/>
    <w:name w:val="HTML-List315739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2" w15:restartNumberingAfterBreak="0">
    <w:nsid w:val="003039B6"/>
    <w:multiLevelType w:val="multilevel"/>
    <w:tmpl w:val="00000001"/>
    <w:name w:val="HTML-List316050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3" w15:restartNumberingAfterBreak="0">
    <w:nsid w:val="00303B4B"/>
    <w:multiLevelType w:val="multilevel"/>
    <w:tmpl w:val="00000001"/>
    <w:name w:val="HTML-List316090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4" w15:restartNumberingAfterBreak="0">
    <w:nsid w:val="00303C16"/>
    <w:multiLevelType w:val="multilevel"/>
    <w:tmpl w:val="00000001"/>
    <w:name w:val="HTML-List316111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5" w15:restartNumberingAfterBreak="0">
    <w:nsid w:val="00303CE1"/>
    <w:multiLevelType w:val="multilevel"/>
    <w:tmpl w:val="00000001"/>
    <w:name w:val="HTML-List316131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6" w15:restartNumberingAfterBreak="0">
    <w:nsid w:val="00303D4E"/>
    <w:multiLevelType w:val="multilevel"/>
    <w:tmpl w:val="00000001"/>
    <w:name w:val="HTML-List316142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7" w15:restartNumberingAfterBreak="0">
    <w:nsid w:val="003046B1"/>
    <w:multiLevelType w:val="multilevel"/>
    <w:tmpl w:val="00000001"/>
    <w:name w:val="HTML-List316382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8" w15:restartNumberingAfterBreak="0">
    <w:nsid w:val="003046D0"/>
    <w:multiLevelType w:val="multilevel"/>
    <w:tmpl w:val="00000002"/>
    <w:name w:val="HTML-List316385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9" w15:restartNumberingAfterBreak="0">
    <w:nsid w:val="00304808"/>
    <w:multiLevelType w:val="multilevel"/>
    <w:tmpl w:val="00000001"/>
    <w:name w:val="HTML-List316416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0" w15:restartNumberingAfterBreak="0">
    <w:nsid w:val="00304AB6"/>
    <w:multiLevelType w:val="multilevel"/>
    <w:tmpl w:val="00000001"/>
    <w:name w:val="HTML-List316485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1" w15:restartNumberingAfterBreak="0">
    <w:nsid w:val="00304C3C"/>
    <w:multiLevelType w:val="multilevel"/>
    <w:tmpl w:val="00000001"/>
    <w:name w:val="HTML-List316524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2" w15:restartNumberingAfterBreak="0">
    <w:nsid w:val="00304CA9"/>
    <w:multiLevelType w:val="multilevel"/>
    <w:tmpl w:val="00000001"/>
    <w:name w:val="HTML-List316535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3" w15:restartNumberingAfterBreak="0">
    <w:nsid w:val="00304CB9"/>
    <w:multiLevelType w:val="multilevel"/>
    <w:tmpl w:val="00000002"/>
    <w:name w:val="HTML-List316536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4" w15:restartNumberingAfterBreak="0">
    <w:nsid w:val="0030587C"/>
    <w:multiLevelType w:val="multilevel"/>
    <w:tmpl w:val="00000001"/>
    <w:name w:val="HTML-List316838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5" w15:restartNumberingAfterBreak="0">
    <w:nsid w:val="003058D9"/>
    <w:multiLevelType w:val="multilevel"/>
    <w:tmpl w:val="00000001"/>
    <w:name w:val="HTML-List316847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6" w15:restartNumberingAfterBreak="0">
    <w:nsid w:val="00305947"/>
    <w:multiLevelType w:val="multilevel"/>
    <w:tmpl w:val="00000001"/>
    <w:name w:val="HTML-List316858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7" w15:restartNumberingAfterBreak="0">
    <w:nsid w:val="0030676A"/>
    <w:multiLevelType w:val="multilevel"/>
    <w:tmpl w:val="00000001"/>
    <w:name w:val="HTML-List317220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8" w15:restartNumberingAfterBreak="0">
    <w:nsid w:val="00306779"/>
    <w:multiLevelType w:val="multilevel"/>
    <w:tmpl w:val="00000004"/>
    <w:name w:val="HTML-List317221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9" w15:restartNumberingAfterBreak="0">
    <w:nsid w:val="00306789"/>
    <w:multiLevelType w:val="multilevel"/>
    <w:tmpl w:val="0000000A"/>
    <w:name w:val="HTML-List317223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0" w15:restartNumberingAfterBreak="0">
    <w:nsid w:val="00306799"/>
    <w:multiLevelType w:val="multilevel"/>
    <w:tmpl w:val="00000017"/>
    <w:name w:val="HTML-List317224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1" w15:restartNumberingAfterBreak="0">
    <w:nsid w:val="0030696D"/>
    <w:multiLevelType w:val="multilevel"/>
    <w:tmpl w:val="00000001"/>
    <w:name w:val="HTML-List317271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2" w15:restartNumberingAfterBreak="0">
    <w:nsid w:val="00306A09"/>
    <w:multiLevelType w:val="multilevel"/>
    <w:tmpl w:val="00000001"/>
    <w:name w:val="HTML-List317287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3" w15:restartNumberingAfterBreak="0">
    <w:nsid w:val="00306A18"/>
    <w:multiLevelType w:val="multilevel"/>
    <w:tmpl w:val="00000002"/>
    <w:name w:val="HTML-List317288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4" w15:restartNumberingAfterBreak="0">
    <w:nsid w:val="00306B9E"/>
    <w:multiLevelType w:val="multilevel"/>
    <w:tmpl w:val="00000001"/>
    <w:name w:val="HTML-List317327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5" w15:restartNumberingAfterBreak="0">
    <w:nsid w:val="00306C1B"/>
    <w:multiLevelType w:val="multilevel"/>
    <w:tmpl w:val="00000001"/>
    <w:name w:val="HTML-List317340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6" w15:restartNumberingAfterBreak="0">
    <w:nsid w:val="00306C88"/>
    <w:multiLevelType w:val="multilevel"/>
    <w:tmpl w:val="00000001"/>
    <w:name w:val="HTML-List317351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7" w15:restartNumberingAfterBreak="0">
    <w:nsid w:val="00306CE6"/>
    <w:multiLevelType w:val="multilevel"/>
    <w:tmpl w:val="00000001"/>
    <w:name w:val="HTML-List317360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8" w15:restartNumberingAfterBreak="0">
    <w:nsid w:val="003077AF"/>
    <w:multiLevelType w:val="multilevel"/>
    <w:tmpl w:val="00000001"/>
    <w:name w:val="HTML-List317636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9" w15:restartNumberingAfterBreak="0">
    <w:nsid w:val="003077BF"/>
    <w:multiLevelType w:val="multilevel"/>
    <w:tmpl w:val="00000002"/>
    <w:name w:val="HTML-List317638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0" w15:restartNumberingAfterBreak="0">
    <w:nsid w:val="003077CE"/>
    <w:multiLevelType w:val="multilevel"/>
    <w:tmpl w:val="00000005"/>
    <w:name w:val="HTML-List317639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1" w15:restartNumberingAfterBreak="0">
    <w:nsid w:val="0030783B"/>
    <w:multiLevelType w:val="multilevel"/>
    <w:tmpl w:val="00000001"/>
    <w:name w:val="HTML-List317650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2" w15:restartNumberingAfterBreak="0">
    <w:nsid w:val="00307899"/>
    <w:multiLevelType w:val="multilevel"/>
    <w:tmpl w:val="00000001"/>
    <w:name w:val="HTML-List317660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3" w15:restartNumberingAfterBreak="0">
    <w:nsid w:val="0030848B"/>
    <w:multiLevelType w:val="multilevel"/>
    <w:tmpl w:val="00000001"/>
    <w:name w:val="HTML-List317965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4" w15:restartNumberingAfterBreak="0">
    <w:nsid w:val="0030849A"/>
    <w:multiLevelType w:val="multilevel"/>
    <w:tmpl w:val="00000004"/>
    <w:name w:val="HTML-List317967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5" w15:restartNumberingAfterBreak="0">
    <w:nsid w:val="00308507"/>
    <w:multiLevelType w:val="multilevel"/>
    <w:tmpl w:val="00000001"/>
    <w:name w:val="HTML-List317978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6" w15:restartNumberingAfterBreak="0">
    <w:nsid w:val="00308575"/>
    <w:multiLevelType w:val="multilevel"/>
    <w:tmpl w:val="00000001"/>
    <w:name w:val="HTML-List317989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7" w15:restartNumberingAfterBreak="0">
    <w:nsid w:val="003085E2"/>
    <w:multiLevelType w:val="multilevel"/>
    <w:tmpl w:val="00000001"/>
    <w:name w:val="HTML-List318000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8" w15:restartNumberingAfterBreak="0">
    <w:nsid w:val="0030864F"/>
    <w:multiLevelType w:val="multilevel"/>
    <w:tmpl w:val="00000001"/>
    <w:name w:val="HTML-List318011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9" w15:restartNumberingAfterBreak="0">
    <w:nsid w:val="003091B4"/>
    <w:multiLevelType w:val="multilevel"/>
    <w:tmpl w:val="00000001"/>
    <w:name w:val="HTML-List318302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0" w15:restartNumberingAfterBreak="0">
    <w:nsid w:val="0030927F"/>
    <w:multiLevelType w:val="multilevel"/>
    <w:tmpl w:val="00000001"/>
    <w:name w:val="HTML-List318323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1" w15:restartNumberingAfterBreak="0">
    <w:nsid w:val="00309D39"/>
    <w:multiLevelType w:val="multilevel"/>
    <w:tmpl w:val="00000001"/>
    <w:name w:val="HTML-List318597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2" w15:restartNumberingAfterBreak="0">
    <w:nsid w:val="00309DF4"/>
    <w:multiLevelType w:val="multilevel"/>
    <w:tmpl w:val="00000001"/>
    <w:name w:val="HTML-List318616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3" w15:restartNumberingAfterBreak="0">
    <w:nsid w:val="0030A026"/>
    <w:multiLevelType w:val="multilevel"/>
    <w:tmpl w:val="00000001"/>
    <w:name w:val="HTML-List318672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4" w15:restartNumberingAfterBreak="0">
    <w:nsid w:val="0030A1CB"/>
    <w:multiLevelType w:val="multilevel"/>
    <w:tmpl w:val="00000001"/>
    <w:name w:val="HTML-List318714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5" w15:restartNumberingAfterBreak="0">
    <w:nsid w:val="0030BA3A"/>
    <w:multiLevelType w:val="multilevel"/>
    <w:tmpl w:val="00000001"/>
    <w:name w:val="HTML-List319340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6" w15:restartNumberingAfterBreak="0">
    <w:nsid w:val="0030BB24"/>
    <w:multiLevelType w:val="multilevel"/>
    <w:tmpl w:val="00000001"/>
    <w:name w:val="HTML-List319363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7" w15:restartNumberingAfterBreak="0">
    <w:nsid w:val="0030BB92"/>
    <w:multiLevelType w:val="multilevel"/>
    <w:tmpl w:val="00000001"/>
    <w:name w:val="HTML-List319374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8" w15:restartNumberingAfterBreak="0">
    <w:nsid w:val="0030BBFF"/>
    <w:multiLevelType w:val="multilevel"/>
    <w:tmpl w:val="00000001"/>
    <w:name w:val="HTML-List319385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9" w15:restartNumberingAfterBreak="0">
    <w:nsid w:val="0030BF3A"/>
    <w:multiLevelType w:val="multilevel"/>
    <w:tmpl w:val="00000001"/>
    <w:name w:val="HTML-List319468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0" w15:restartNumberingAfterBreak="0">
    <w:nsid w:val="0030BFE5"/>
    <w:multiLevelType w:val="multilevel"/>
    <w:tmpl w:val="00000001"/>
    <w:name w:val="HTML-List319485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1" w15:restartNumberingAfterBreak="0">
    <w:nsid w:val="0030BFF5"/>
    <w:multiLevelType w:val="multilevel"/>
    <w:tmpl w:val="00000002"/>
    <w:name w:val="HTML-List319486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2" w15:restartNumberingAfterBreak="0">
    <w:nsid w:val="0030C1E8"/>
    <w:multiLevelType w:val="multilevel"/>
    <w:tmpl w:val="00000001"/>
    <w:name w:val="HTML-List319536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3" w15:restartNumberingAfterBreak="0">
    <w:nsid w:val="0030C310"/>
    <w:multiLevelType w:val="multilevel"/>
    <w:tmpl w:val="00000001"/>
    <w:name w:val="HTML-List319566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4" w15:restartNumberingAfterBreak="0">
    <w:nsid w:val="0030C38D"/>
    <w:multiLevelType w:val="multilevel"/>
    <w:tmpl w:val="00000001"/>
    <w:name w:val="HTML-List319578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5" w15:restartNumberingAfterBreak="0">
    <w:nsid w:val="0030C439"/>
    <w:multiLevelType w:val="multilevel"/>
    <w:tmpl w:val="00000001"/>
    <w:name w:val="HTML-List319596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6" w15:restartNumberingAfterBreak="0">
    <w:nsid w:val="0030C561"/>
    <w:multiLevelType w:val="multilevel"/>
    <w:tmpl w:val="00000001"/>
    <w:name w:val="HTML-List319625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7" w15:restartNumberingAfterBreak="0">
    <w:nsid w:val="0030C5CE"/>
    <w:multiLevelType w:val="multilevel"/>
    <w:tmpl w:val="00000001"/>
    <w:name w:val="HTML-List319636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8" w15:restartNumberingAfterBreak="0">
    <w:nsid w:val="0030C6F7"/>
    <w:multiLevelType w:val="multilevel"/>
    <w:tmpl w:val="00000001"/>
    <w:name w:val="HTML-List319666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9" w15:restartNumberingAfterBreak="0">
    <w:nsid w:val="0030C8EA"/>
    <w:multiLevelType w:val="multilevel"/>
    <w:tmpl w:val="00000001"/>
    <w:name w:val="HTML-List31971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0" w15:restartNumberingAfterBreak="0">
    <w:nsid w:val="0030C957"/>
    <w:multiLevelType w:val="multilevel"/>
    <w:tmpl w:val="00000001"/>
    <w:name w:val="HTML-List319727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1" w15:restartNumberingAfterBreak="0">
    <w:nsid w:val="0030CAED"/>
    <w:multiLevelType w:val="multilevel"/>
    <w:tmpl w:val="00000001"/>
    <w:name w:val="HTML-List319767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2" w15:restartNumberingAfterBreak="0">
    <w:nsid w:val="0030CB4A"/>
    <w:multiLevelType w:val="multilevel"/>
    <w:tmpl w:val="00000001"/>
    <w:name w:val="HTML-List319777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3" w15:restartNumberingAfterBreak="0">
    <w:nsid w:val="0030CBD7"/>
    <w:multiLevelType w:val="multilevel"/>
    <w:tmpl w:val="00000001"/>
    <w:name w:val="HTML-List319791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4" w15:restartNumberingAfterBreak="0">
    <w:nsid w:val="0030CC34"/>
    <w:multiLevelType w:val="multilevel"/>
    <w:tmpl w:val="00000001"/>
    <w:name w:val="HTML-List319800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5" w15:restartNumberingAfterBreak="0">
    <w:nsid w:val="0030CC92"/>
    <w:multiLevelType w:val="multilevel"/>
    <w:tmpl w:val="00000001"/>
    <w:name w:val="HTML-List319809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6" w15:restartNumberingAfterBreak="0">
    <w:nsid w:val="0030CCF0"/>
    <w:multiLevelType w:val="multilevel"/>
    <w:tmpl w:val="00000001"/>
    <w:name w:val="HTML-List319819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7" w15:restartNumberingAfterBreak="0">
    <w:nsid w:val="0030CD6C"/>
    <w:multiLevelType w:val="multilevel"/>
    <w:tmpl w:val="00000001"/>
    <w:name w:val="HTML-List319831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8" w15:restartNumberingAfterBreak="0">
    <w:nsid w:val="0030CDDA"/>
    <w:multiLevelType w:val="multilevel"/>
    <w:tmpl w:val="00000001"/>
    <w:name w:val="HTML-List319842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9" w15:restartNumberingAfterBreak="0">
    <w:nsid w:val="0030CE47"/>
    <w:multiLevelType w:val="multilevel"/>
    <w:tmpl w:val="00000001"/>
    <w:name w:val="HTML-List319853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0" w15:restartNumberingAfterBreak="0">
    <w:nsid w:val="0030CEB4"/>
    <w:multiLevelType w:val="multilevel"/>
    <w:tmpl w:val="00000001"/>
    <w:name w:val="HTML-List319864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1" w15:restartNumberingAfterBreak="0">
    <w:nsid w:val="0030CF21"/>
    <w:multiLevelType w:val="multilevel"/>
    <w:tmpl w:val="00000001"/>
    <w:name w:val="HTML-List319875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2" w15:restartNumberingAfterBreak="0">
    <w:nsid w:val="0030D1DF"/>
    <w:multiLevelType w:val="multilevel"/>
    <w:tmpl w:val="00000001"/>
    <w:name w:val="HTML-List319945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3" w15:restartNumberingAfterBreak="0">
    <w:nsid w:val="0030D336"/>
    <w:multiLevelType w:val="multilevel"/>
    <w:tmpl w:val="00000001"/>
    <w:name w:val="HTML-List319979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4" w15:restartNumberingAfterBreak="0">
    <w:nsid w:val="0030E215"/>
    <w:multiLevelType w:val="multilevel"/>
    <w:tmpl w:val="00000001"/>
    <w:name w:val="HTML-List320360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5" w15:restartNumberingAfterBreak="0">
    <w:nsid w:val="0030E282"/>
    <w:multiLevelType w:val="multilevel"/>
    <w:tmpl w:val="00000001"/>
    <w:name w:val="HTML-List320371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6" w15:restartNumberingAfterBreak="0">
    <w:nsid w:val="0030E2E0"/>
    <w:multiLevelType w:val="multilevel"/>
    <w:tmpl w:val="00000001"/>
    <w:name w:val="HTML-List320380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7" w15:restartNumberingAfterBreak="0">
    <w:nsid w:val="0030E34D"/>
    <w:multiLevelType w:val="multilevel"/>
    <w:tmpl w:val="00000001"/>
    <w:name w:val="HTML-List320391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8" w15:restartNumberingAfterBreak="0">
    <w:nsid w:val="0030E3AA"/>
    <w:multiLevelType w:val="multilevel"/>
    <w:tmpl w:val="00000001"/>
    <w:name w:val="HTML-List320401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9" w15:restartNumberingAfterBreak="0">
    <w:nsid w:val="0030E6E5"/>
    <w:multiLevelType w:val="multilevel"/>
    <w:tmpl w:val="00000001"/>
    <w:name w:val="HTML-List320483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00" w15:restartNumberingAfterBreak="0">
    <w:nsid w:val="0030EA5E"/>
    <w:multiLevelType w:val="multilevel"/>
    <w:tmpl w:val="00000001"/>
    <w:name w:val="HTML-List320572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01" w15:restartNumberingAfterBreak="0">
    <w:nsid w:val="0030EADB"/>
    <w:multiLevelType w:val="multilevel"/>
    <w:tmpl w:val="00000001"/>
    <w:name w:val="HTML-List32058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02" w15:restartNumberingAfterBreak="0">
    <w:nsid w:val="0030EBB6"/>
    <w:multiLevelType w:val="multilevel"/>
    <w:tmpl w:val="00000001"/>
    <w:name w:val="HTML-List320607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03" w15:restartNumberingAfterBreak="0">
    <w:nsid w:val="0030F6CD"/>
    <w:multiLevelType w:val="multilevel"/>
    <w:tmpl w:val="00000001"/>
    <w:name w:val="HTML-List32089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04" w15:restartNumberingAfterBreak="0">
    <w:nsid w:val="0030F72A"/>
    <w:multiLevelType w:val="multilevel"/>
    <w:tmpl w:val="00000001"/>
    <w:name w:val="HTML-List320900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05" w15:restartNumberingAfterBreak="0">
    <w:nsid w:val="0030F798"/>
    <w:multiLevelType w:val="multilevel"/>
    <w:tmpl w:val="00000001"/>
    <w:name w:val="HTML-List320911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06" w15:restartNumberingAfterBreak="0">
    <w:nsid w:val="0031057C"/>
    <w:multiLevelType w:val="multilevel"/>
    <w:tmpl w:val="00000001"/>
    <w:name w:val="HTML-List3212668"/>
    <w:lvl w:ilvl="0">
      <w:start w:val="1"/>
      <w:numFmt w:val="decimal"/>
      <w:lvlText w:val="%1.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07" w15:restartNumberingAfterBreak="0">
    <w:nsid w:val="003E0516"/>
    <w:multiLevelType w:val="multilevel"/>
    <w:tmpl w:val="F6CE0208"/>
    <w:lvl w:ilvl="0">
      <w:start w:val="1"/>
      <w:numFmt w:val="decimal"/>
      <w:pStyle w:val="NumHeading1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NumHeading2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pStyle w:val="NumHeading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NumHeading4"/>
      <w:lvlText w:val="%1.%2.%3.%4"/>
      <w:lvlJc w:val="left"/>
      <w:pPr>
        <w:tabs>
          <w:tab w:val="num" w:pos="1247"/>
        </w:tabs>
        <w:ind w:left="1247" w:hanging="1247"/>
      </w:pPr>
    </w:lvl>
    <w:lvl w:ilvl="4">
      <w:start w:val="1"/>
      <w:numFmt w:val="decimal"/>
      <w:pStyle w:val="NumHeading5"/>
      <w:lvlText w:val="%1.%2.%3.%4.%5"/>
      <w:lvlJc w:val="left"/>
      <w:pPr>
        <w:tabs>
          <w:tab w:val="num" w:pos="1474"/>
        </w:tabs>
        <w:ind w:left="1474" w:hanging="1474"/>
      </w:pPr>
    </w:lvl>
    <w:lvl w:ilvl="5">
      <w:start w:val="1"/>
      <w:numFmt w:val="decimal"/>
      <w:lvlText w:val="%2.%3.%4.%5.%6."/>
      <w:lvlJc w:val="left"/>
      <w:pPr>
        <w:tabs>
          <w:tab w:val="num" w:pos="2835"/>
        </w:tabs>
        <w:ind w:left="2835" w:hanging="2608"/>
      </w:pPr>
    </w:lvl>
    <w:lvl w:ilvl="6">
      <w:start w:val="1"/>
      <w:numFmt w:val="decimal"/>
      <w:lvlText w:val="%1.%2.%3.%4.%5.%6.%7."/>
      <w:lvlJc w:val="left"/>
      <w:pPr>
        <w:tabs>
          <w:tab w:val="num" w:pos="5627"/>
        </w:tabs>
        <w:ind w:left="3467" w:hanging="1080"/>
      </w:pPr>
    </w:lvl>
    <w:lvl w:ilvl="7">
      <w:start w:val="1"/>
      <w:numFmt w:val="upperLetter"/>
      <w:lvlRestart w:val="0"/>
      <w:pStyle w:val="HeadingAppendixOld"/>
      <w:lvlText w:val="APPENDIX %8"/>
      <w:lvlJc w:val="left"/>
      <w:pPr>
        <w:tabs>
          <w:tab w:val="num" w:pos="2155"/>
        </w:tabs>
        <w:ind w:left="2155" w:hanging="2155"/>
      </w:pPr>
    </w:lvl>
    <w:lvl w:ilvl="8">
      <w:start w:val="1"/>
      <w:numFmt w:val="upperRoman"/>
      <w:lvlRestart w:val="0"/>
      <w:pStyle w:val="HeadingPart"/>
      <w:lvlText w:val="PART %9"/>
      <w:lvlJc w:val="left"/>
      <w:pPr>
        <w:tabs>
          <w:tab w:val="num" w:pos="1418"/>
        </w:tabs>
        <w:ind w:left="1418" w:hanging="1418"/>
      </w:pPr>
    </w:lvl>
  </w:abstractNum>
  <w:abstractNum w:abstractNumId="308" w15:restartNumberingAfterBreak="0">
    <w:nsid w:val="005DFE9B"/>
    <w:multiLevelType w:val="multilevel"/>
    <w:tmpl w:val="00000001"/>
    <w:name w:val="HTML-List616002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09" w15:restartNumberingAfterBreak="0">
    <w:nsid w:val="005E010B"/>
    <w:multiLevelType w:val="multilevel"/>
    <w:tmpl w:val="00000001"/>
    <w:name w:val="HTML-List61606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0" w15:restartNumberingAfterBreak="0">
    <w:nsid w:val="005E0619"/>
    <w:multiLevelType w:val="multilevel"/>
    <w:tmpl w:val="00000001"/>
    <w:name w:val="HTML-List616194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1" w15:restartNumberingAfterBreak="0">
    <w:nsid w:val="005E0935"/>
    <w:multiLevelType w:val="multilevel"/>
    <w:tmpl w:val="00000001"/>
    <w:name w:val="HTML-List616274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2" w15:restartNumberingAfterBreak="0">
    <w:nsid w:val="005E0945"/>
    <w:multiLevelType w:val="multilevel"/>
    <w:tmpl w:val="00000002"/>
    <w:name w:val="HTML-List616275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3" w15:restartNumberingAfterBreak="0">
    <w:nsid w:val="005E0BE3"/>
    <w:multiLevelType w:val="multilevel"/>
    <w:tmpl w:val="00000001"/>
    <w:name w:val="HTML-List616342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4" w15:restartNumberingAfterBreak="0">
    <w:nsid w:val="005E0DF6"/>
    <w:multiLevelType w:val="multilevel"/>
    <w:tmpl w:val="00000001"/>
    <w:name w:val="HTML-List616395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5" w15:restartNumberingAfterBreak="0">
    <w:nsid w:val="005E1102"/>
    <w:multiLevelType w:val="multilevel"/>
    <w:tmpl w:val="00000001"/>
    <w:name w:val="HTML-List616473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6" w15:restartNumberingAfterBreak="0">
    <w:nsid w:val="005E1353"/>
    <w:multiLevelType w:val="multilevel"/>
    <w:tmpl w:val="00000001"/>
    <w:name w:val="HTML-List616533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7" w15:restartNumberingAfterBreak="0">
    <w:nsid w:val="005E15C3"/>
    <w:multiLevelType w:val="multilevel"/>
    <w:tmpl w:val="00000001"/>
    <w:name w:val="HTML-List616595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8" w15:restartNumberingAfterBreak="0">
    <w:nsid w:val="005E1823"/>
    <w:multiLevelType w:val="multilevel"/>
    <w:tmpl w:val="00000001"/>
    <w:name w:val="HTML-List616656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9" w15:restartNumberingAfterBreak="0">
    <w:nsid w:val="005E1833"/>
    <w:multiLevelType w:val="multilevel"/>
    <w:tmpl w:val="00000002"/>
    <w:name w:val="HTML-List616657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0" w15:restartNumberingAfterBreak="0">
    <w:nsid w:val="005E1A93"/>
    <w:multiLevelType w:val="multilevel"/>
    <w:tmpl w:val="00000001"/>
    <w:name w:val="HTML-List616718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1" w15:restartNumberingAfterBreak="0">
    <w:nsid w:val="005E1CF3"/>
    <w:multiLevelType w:val="multilevel"/>
    <w:tmpl w:val="00000001"/>
    <w:name w:val="HTML-List616779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2" w15:restartNumberingAfterBreak="0">
    <w:nsid w:val="005E1EC7"/>
    <w:multiLevelType w:val="multilevel"/>
    <w:tmpl w:val="00000001"/>
    <w:name w:val="HTML-List616826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3" w15:restartNumberingAfterBreak="0">
    <w:nsid w:val="005E20CA"/>
    <w:multiLevelType w:val="multilevel"/>
    <w:tmpl w:val="00000001"/>
    <w:name w:val="HTML-List616877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4" w15:restartNumberingAfterBreak="0">
    <w:nsid w:val="005E229E"/>
    <w:multiLevelType w:val="multilevel"/>
    <w:tmpl w:val="00000001"/>
    <w:name w:val="HTML-List616924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5" w15:restartNumberingAfterBreak="0">
    <w:nsid w:val="005E24A1"/>
    <w:multiLevelType w:val="multilevel"/>
    <w:tmpl w:val="00000001"/>
    <w:name w:val="HTML-List616976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6" w15:restartNumberingAfterBreak="0">
    <w:nsid w:val="005E2685"/>
    <w:multiLevelType w:val="multilevel"/>
    <w:tmpl w:val="00000001"/>
    <w:name w:val="HTML-List617024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7" w15:restartNumberingAfterBreak="0">
    <w:nsid w:val="005E2849"/>
    <w:multiLevelType w:val="multilevel"/>
    <w:tmpl w:val="00000001"/>
    <w:name w:val="HTML-List617069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8" w15:restartNumberingAfterBreak="0">
    <w:nsid w:val="005E2859"/>
    <w:multiLevelType w:val="multilevel"/>
    <w:tmpl w:val="00000002"/>
    <w:name w:val="HTML-List617071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9" w15:restartNumberingAfterBreak="0">
    <w:nsid w:val="005E2A9A"/>
    <w:multiLevelType w:val="multilevel"/>
    <w:tmpl w:val="00000001"/>
    <w:name w:val="HTML-List617129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0" w15:restartNumberingAfterBreak="0">
    <w:nsid w:val="005E2D19"/>
    <w:multiLevelType w:val="multilevel"/>
    <w:tmpl w:val="00000001"/>
    <w:name w:val="HTML-List617192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1" w15:restartNumberingAfterBreak="0">
    <w:nsid w:val="005E2FF7"/>
    <w:multiLevelType w:val="multilevel"/>
    <w:tmpl w:val="00000001"/>
    <w:name w:val="HTML-List617266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2" w15:restartNumberingAfterBreak="0">
    <w:nsid w:val="005E3267"/>
    <w:multiLevelType w:val="multilevel"/>
    <w:tmpl w:val="00000001"/>
    <w:name w:val="HTML-List617328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3" w15:restartNumberingAfterBreak="0">
    <w:nsid w:val="005E3276"/>
    <w:multiLevelType w:val="multilevel"/>
    <w:tmpl w:val="00000002"/>
    <w:name w:val="HTML-List617330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4" w15:restartNumberingAfterBreak="0">
    <w:nsid w:val="005E3553"/>
    <w:multiLevelType w:val="multilevel"/>
    <w:tmpl w:val="00000001"/>
    <w:name w:val="HTML-List617403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5" w15:restartNumberingAfterBreak="0">
    <w:nsid w:val="005E385F"/>
    <w:multiLevelType w:val="multilevel"/>
    <w:tmpl w:val="00000001"/>
    <w:name w:val="HTML-List617481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6" w15:restartNumberingAfterBreak="0">
    <w:nsid w:val="005E3B5C"/>
    <w:multiLevelType w:val="multilevel"/>
    <w:tmpl w:val="00000001"/>
    <w:name w:val="HTML-List617558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7" w15:restartNumberingAfterBreak="0">
    <w:nsid w:val="005E3E1A"/>
    <w:multiLevelType w:val="multilevel"/>
    <w:tmpl w:val="00000001"/>
    <w:name w:val="HTML-List617628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8" w15:restartNumberingAfterBreak="0">
    <w:nsid w:val="005E4107"/>
    <w:multiLevelType w:val="multilevel"/>
    <w:tmpl w:val="00000001"/>
    <w:name w:val="HTML-List617703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9" w15:restartNumberingAfterBreak="0">
    <w:nsid w:val="005E4396"/>
    <w:multiLevelType w:val="multilevel"/>
    <w:tmpl w:val="00000001"/>
    <w:name w:val="HTML-List617768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0" w15:restartNumberingAfterBreak="0">
    <w:nsid w:val="005E4606"/>
    <w:multiLevelType w:val="multilevel"/>
    <w:tmpl w:val="00000001"/>
    <w:name w:val="HTML-List617831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1" w15:restartNumberingAfterBreak="0">
    <w:nsid w:val="005E4615"/>
    <w:multiLevelType w:val="multilevel"/>
    <w:tmpl w:val="00000002"/>
    <w:name w:val="HTML-List617832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2" w15:restartNumberingAfterBreak="0">
    <w:nsid w:val="005E4818"/>
    <w:multiLevelType w:val="multilevel"/>
    <w:tmpl w:val="00000001"/>
    <w:name w:val="HTML-List617884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3" w15:restartNumberingAfterBreak="0">
    <w:nsid w:val="005E4B53"/>
    <w:multiLevelType w:val="multilevel"/>
    <w:tmpl w:val="00000001"/>
    <w:name w:val="HTML-List617966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4" w15:restartNumberingAfterBreak="0">
    <w:nsid w:val="005E4FB6"/>
    <w:multiLevelType w:val="multilevel"/>
    <w:tmpl w:val="00000001"/>
    <w:name w:val="HTML-List618079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5" w15:restartNumberingAfterBreak="0">
    <w:nsid w:val="005E5226"/>
    <w:multiLevelType w:val="multilevel"/>
    <w:tmpl w:val="00000001"/>
    <w:name w:val="HTML-List618141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6" w15:restartNumberingAfterBreak="0">
    <w:nsid w:val="005E54A6"/>
    <w:multiLevelType w:val="multilevel"/>
    <w:tmpl w:val="00000001"/>
    <w:name w:val="HTML-List618205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7" w15:restartNumberingAfterBreak="0">
    <w:nsid w:val="005E5716"/>
    <w:multiLevelType w:val="multilevel"/>
    <w:tmpl w:val="00000001"/>
    <w:name w:val="HTML-List618267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8" w15:restartNumberingAfterBreak="0">
    <w:nsid w:val="005E59C4"/>
    <w:multiLevelType w:val="multilevel"/>
    <w:tmpl w:val="00000001"/>
    <w:name w:val="HTML-List618336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9" w15:restartNumberingAfterBreak="0">
    <w:nsid w:val="005E5C34"/>
    <w:multiLevelType w:val="multilevel"/>
    <w:tmpl w:val="00000001"/>
    <w:name w:val="HTML-List618398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0" w15:restartNumberingAfterBreak="0">
    <w:nsid w:val="005E5E37"/>
    <w:multiLevelType w:val="multilevel"/>
    <w:tmpl w:val="00000001"/>
    <w:name w:val="HTML-List618450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1" w15:restartNumberingAfterBreak="0">
    <w:nsid w:val="005E5E47"/>
    <w:multiLevelType w:val="multilevel"/>
    <w:tmpl w:val="00000002"/>
    <w:name w:val="HTML-List618451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2" w15:restartNumberingAfterBreak="0">
    <w:nsid w:val="005E60A7"/>
    <w:multiLevelType w:val="multilevel"/>
    <w:tmpl w:val="00000001"/>
    <w:name w:val="HTML-List618512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3" w15:restartNumberingAfterBreak="0">
    <w:nsid w:val="005E63E2"/>
    <w:multiLevelType w:val="multilevel"/>
    <w:tmpl w:val="00000001"/>
    <w:name w:val="HTML-List618595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4" w15:restartNumberingAfterBreak="0">
    <w:nsid w:val="005E6671"/>
    <w:multiLevelType w:val="multilevel"/>
    <w:tmpl w:val="00000001"/>
    <w:name w:val="HTML-List61866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5" w15:restartNumberingAfterBreak="0">
    <w:nsid w:val="005E695E"/>
    <w:multiLevelType w:val="multilevel"/>
    <w:tmpl w:val="00000001"/>
    <w:name w:val="HTML-List618735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6" w15:restartNumberingAfterBreak="0">
    <w:nsid w:val="005E696E"/>
    <w:multiLevelType w:val="multilevel"/>
    <w:tmpl w:val="00000002"/>
    <w:name w:val="HTML-List618737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7" w15:restartNumberingAfterBreak="0">
    <w:nsid w:val="005E6C99"/>
    <w:multiLevelType w:val="multilevel"/>
    <w:tmpl w:val="00000001"/>
    <w:name w:val="HTML-List618818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8" w15:restartNumberingAfterBreak="0">
    <w:nsid w:val="005E6F09"/>
    <w:multiLevelType w:val="multilevel"/>
    <w:tmpl w:val="00000001"/>
    <w:name w:val="HTML-List61888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9" w15:restartNumberingAfterBreak="0">
    <w:nsid w:val="005E7179"/>
    <w:multiLevelType w:val="multilevel"/>
    <w:tmpl w:val="00000001"/>
    <w:name w:val="HTML-List618943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0" w15:restartNumberingAfterBreak="0">
    <w:nsid w:val="005E733D"/>
    <w:multiLevelType w:val="multilevel"/>
    <w:tmpl w:val="00000001"/>
    <w:name w:val="HTML-List618988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1" w15:restartNumberingAfterBreak="0">
    <w:nsid w:val="005E7540"/>
    <w:multiLevelType w:val="multilevel"/>
    <w:tmpl w:val="00000001"/>
    <w:name w:val="HTML-List619040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2" w15:restartNumberingAfterBreak="0">
    <w:nsid w:val="005E77FE"/>
    <w:multiLevelType w:val="multilevel"/>
    <w:tmpl w:val="00000001"/>
    <w:name w:val="HTML-List619110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3" w15:restartNumberingAfterBreak="0">
    <w:nsid w:val="005E7A4F"/>
    <w:multiLevelType w:val="multilevel"/>
    <w:tmpl w:val="00000001"/>
    <w:name w:val="HTML-List619169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4" w15:restartNumberingAfterBreak="0">
    <w:nsid w:val="005E7CCE"/>
    <w:multiLevelType w:val="multilevel"/>
    <w:tmpl w:val="00000001"/>
    <w:name w:val="HTML-List619233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5" w15:restartNumberingAfterBreak="0">
    <w:nsid w:val="005E7FBB"/>
    <w:multiLevelType w:val="multilevel"/>
    <w:tmpl w:val="00000001"/>
    <w:name w:val="HTML-List619308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6" w15:restartNumberingAfterBreak="0">
    <w:nsid w:val="005E823B"/>
    <w:multiLevelType w:val="multilevel"/>
    <w:tmpl w:val="00000001"/>
    <w:name w:val="HTML-List619372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7" w15:restartNumberingAfterBreak="0">
    <w:nsid w:val="005E84BA"/>
    <w:multiLevelType w:val="multilevel"/>
    <w:tmpl w:val="00000001"/>
    <w:name w:val="HTML-List61943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8" w15:restartNumberingAfterBreak="0">
    <w:nsid w:val="005E86BD"/>
    <w:multiLevelType w:val="multilevel"/>
    <w:tmpl w:val="00000001"/>
    <w:name w:val="HTML-List619487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9" w15:restartNumberingAfterBreak="0">
    <w:nsid w:val="005E8A65"/>
    <w:multiLevelType w:val="multilevel"/>
    <w:tmpl w:val="00000001"/>
    <w:name w:val="HTML-List619581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0" w15:restartNumberingAfterBreak="0">
    <w:nsid w:val="005E8D04"/>
    <w:multiLevelType w:val="multilevel"/>
    <w:tmpl w:val="00000001"/>
    <w:name w:val="HTML-List619648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1" w15:restartNumberingAfterBreak="0">
    <w:nsid w:val="005E908D"/>
    <w:multiLevelType w:val="multilevel"/>
    <w:tmpl w:val="00000001"/>
    <w:name w:val="HTML-List619738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2" w15:restartNumberingAfterBreak="0">
    <w:nsid w:val="005E9406"/>
    <w:multiLevelType w:val="multilevel"/>
    <w:tmpl w:val="00000001"/>
    <w:name w:val="HTML-List619827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3" w15:restartNumberingAfterBreak="0">
    <w:nsid w:val="005E9770"/>
    <w:multiLevelType w:val="multilevel"/>
    <w:tmpl w:val="00000001"/>
    <w:name w:val="HTML-List619915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4" w15:restartNumberingAfterBreak="0">
    <w:nsid w:val="005E9ACA"/>
    <w:multiLevelType w:val="multilevel"/>
    <w:tmpl w:val="00000001"/>
    <w:name w:val="HTML-List620001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5" w15:restartNumberingAfterBreak="0">
    <w:nsid w:val="005E9AD9"/>
    <w:multiLevelType w:val="multilevel"/>
    <w:tmpl w:val="00000002"/>
    <w:name w:val="HTML-List620002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6" w15:restartNumberingAfterBreak="0">
    <w:nsid w:val="005E9E72"/>
    <w:multiLevelType w:val="multilevel"/>
    <w:tmpl w:val="00000001"/>
    <w:name w:val="HTML-List620094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7" w15:restartNumberingAfterBreak="0">
    <w:nsid w:val="005EA1FA"/>
    <w:multiLevelType w:val="multilevel"/>
    <w:tmpl w:val="00000001"/>
    <w:name w:val="HTML-List620185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8" w15:restartNumberingAfterBreak="0">
    <w:nsid w:val="005EA593"/>
    <w:multiLevelType w:val="multilevel"/>
    <w:tmpl w:val="00000001"/>
    <w:name w:val="HTML-List620277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9" w15:restartNumberingAfterBreak="0">
    <w:nsid w:val="005EA90C"/>
    <w:multiLevelType w:val="multilevel"/>
    <w:tmpl w:val="00000001"/>
    <w:name w:val="HTML-List620366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80" w15:restartNumberingAfterBreak="0">
    <w:nsid w:val="005EACB4"/>
    <w:multiLevelType w:val="multilevel"/>
    <w:tmpl w:val="00000001"/>
    <w:name w:val="HTML-List620459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81" w15:restartNumberingAfterBreak="0">
    <w:nsid w:val="005EB02D"/>
    <w:multiLevelType w:val="multilevel"/>
    <w:tmpl w:val="00000001"/>
    <w:name w:val="HTML-List620548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82" w15:restartNumberingAfterBreak="0">
    <w:nsid w:val="00F9C1DD"/>
    <w:multiLevelType w:val="multilevel"/>
    <w:tmpl w:val="00000001"/>
    <w:name w:val="HTML-List16368093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83" w15:restartNumberingAfterBreak="0">
    <w:nsid w:val="00F9D546"/>
    <w:multiLevelType w:val="multilevel"/>
    <w:tmpl w:val="00000001"/>
    <w:name w:val="HTML-List16373062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84" w15:restartNumberingAfterBreak="0">
    <w:nsid w:val="00F9DEFA"/>
    <w:multiLevelType w:val="multilevel"/>
    <w:tmpl w:val="00000002"/>
    <w:name w:val="HTML-List163755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85" w15:restartNumberingAfterBreak="0">
    <w:nsid w:val="00F9DF39"/>
    <w:multiLevelType w:val="multilevel"/>
    <w:tmpl w:val="00000001"/>
    <w:name w:val="HTML-List16375609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86" w15:restartNumberingAfterBreak="0">
    <w:nsid w:val="00F9DFD5"/>
    <w:multiLevelType w:val="multilevel"/>
    <w:tmpl w:val="00000001"/>
    <w:name w:val="HTML-List16375765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87" w15:restartNumberingAfterBreak="0">
    <w:nsid w:val="00F9E0EE"/>
    <w:multiLevelType w:val="multilevel"/>
    <w:tmpl w:val="00000001"/>
    <w:name w:val="HTML-List163760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88" w15:restartNumberingAfterBreak="0">
    <w:nsid w:val="01099CB1"/>
    <w:multiLevelType w:val="multilevel"/>
    <w:tmpl w:val="00000001"/>
    <w:name w:val="HTML-List1740715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89" w15:restartNumberingAfterBreak="0">
    <w:nsid w:val="01099CC0"/>
    <w:multiLevelType w:val="multilevel"/>
    <w:tmpl w:val="00000004"/>
    <w:name w:val="HTML-List1740716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0" w15:restartNumberingAfterBreak="0">
    <w:nsid w:val="01099CD0"/>
    <w:multiLevelType w:val="multilevel"/>
    <w:tmpl w:val="00000008"/>
    <w:name w:val="HTML-List1740718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1" w15:restartNumberingAfterBreak="0">
    <w:nsid w:val="01099D4D"/>
    <w:multiLevelType w:val="multilevel"/>
    <w:tmpl w:val="00000001"/>
    <w:name w:val="HTML-List174073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2" w15:restartNumberingAfterBreak="0">
    <w:nsid w:val="01099E08"/>
    <w:multiLevelType w:val="multilevel"/>
    <w:tmpl w:val="00000001"/>
    <w:name w:val="HTML-List1740749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3" w15:restartNumberingAfterBreak="0">
    <w:nsid w:val="01099EA4"/>
    <w:multiLevelType w:val="multilevel"/>
    <w:tmpl w:val="00000001"/>
    <w:name w:val="HTML-List1740765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4" w15:restartNumberingAfterBreak="0">
    <w:nsid w:val="0109A097"/>
    <w:multiLevelType w:val="multilevel"/>
    <w:tmpl w:val="00000001"/>
    <w:name w:val="HTML-List174081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5" w15:restartNumberingAfterBreak="0">
    <w:nsid w:val="0109A0A7"/>
    <w:multiLevelType w:val="multilevel"/>
    <w:tmpl w:val="00000002"/>
    <w:name w:val="HTML-List1740816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6" w15:restartNumberingAfterBreak="0">
    <w:nsid w:val="0109A0B6"/>
    <w:multiLevelType w:val="multilevel"/>
    <w:tmpl w:val="00000005"/>
    <w:name w:val="HTML-List1740818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7" w15:restartNumberingAfterBreak="0">
    <w:nsid w:val="0109A0F5"/>
    <w:multiLevelType w:val="multilevel"/>
    <w:tmpl w:val="00000001"/>
    <w:name w:val="HTML-List1740824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8" w15:restartNumberingAfterBreak="0">
    <w:nsid w:val="0109A123"/>
    <w:multiLevelType w:val="multilevel"/>
    <w:tmpl w:val="00000001"/>
    <w:name w:val="HTML-List1740829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9" w15:restartNumberingAfterBreak="0">
    <w:nsid w:val="0109A143"/>
    <w:multiLevelType w:val="multilevel"/>
    <w:tmpl w:val="00000001"/>
    <w:name w:val="HTML-List1740832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0" w15:restartNumberingAfterBreak="0">
    <w:nsid w:val="0109A162"/>
    <w:multiLevelType w:val="multilevel"/>
    <w:tmpl w:val="00000001"/>
    <w:name w:val="HTML-List1740835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1" w15:restartNumberingAfterBreak="0">
    <w:nsid w:val="0109A24C"/>
    <w:multiLevelType w:val="multilevel"/>
    <w:tmpl w:val="00000001"/>
    <w:name w:val="HTML-List1740858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2" w15:restartNumberingAfterBreak="0">
    <w:nsid w:val="0109A2D8"/>
    <w:multiLevelType w:val="multilevel"/>
    <w:tmpl w:val="00000001"/>
    <w:name w:val="HTML-List1740872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3" w15:restartNumberingAfterBreak="0">
    <w:nsid w:val="0109A2F7"/>
    <w:multiLevelType w:val="multilevel"/>
    <w:tmpl w:val="00000001"/>
    <w:name w:val="HTML-List1740875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4" w15:restartNumberingAfterBreak="0">
    <w:nsid w:val="0109A317"/>
    <w:multiLevelType w:val="multilevel"/>
    <w:tmpl w:val="00000001"/>
    <w:name w:val="HTML-List1740879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5" w15:restartNumberingAfterBreak="0">
    <w:nsid w:val="0109A345"/>
    <w:multiLevelType w:val="multilevel"/>
    <w:tmpl w:val="00000001"/>
    <w:name w:val="HTML-List1740883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6" w15:restartNumberingAfterBreak="0">
    <w:nsid w:val="0109A42F"/>
    <w:multiLevelType w:val="multilevel"/>
    <w:tmpl w:val="00000001"/>
    <w:name w:val="HTML-List1740907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7" w15:restartNumberingAfterBreak="0">
    <w:nsid w:val="0109A43F"/>
    <w:multiLevelType w:val="multilevel"/>
    <w:tmpl w:val="00000005"/>
    <w:name w:val="HTML-List1740908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8" w15:restartNumberingAfterBreak="0">
    <w:nsid w:val="0109A4BC"/>
    <w:multiLevelType w:val="multilevel"/>
    <w:tmpl w:val="00000001"/>
    <w:name w:val="HTML-List1740921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9" w15:restartNumberingAfterBreak="0">
    <w:nsid w:val="0109A558"/>
    <w:multiLevelType w:val="multilevel"/>
    <w:tmpl w:val="00000001"/>
    <w:name w:val="HTML-List1740936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0" w15:restartNumberingAfterBreak="0">
    <w:nsid w:val="0109A577"/>
    <w:multiLevelType w:val="multilevel"/>
    <w:tmpl w:val="00000001"/>
    <w:name w:val="HTML-List1740939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1" w15:restartNumberingAfterBreak="0">
    <w:nsid w:val="0109A596"/>
    <w:multiLevelType w:val="multilevel"/>
    <w:tmpl w:val="00000001"/>
    <w:name w:val="HTML-List1740943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2" w15:restartNumberingAfterBreak="0">
    <w:nsid w:val="0109A5A6"/>
    <w:multiLevelType w:val="multilevel"/>
    <w:tmpl w:val="00000002"/>
    <w:name w:val="HTML-List1740944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3" w15:restartNumberingAfterBreak="0">
    <w:nsid w:val="0109A5C5"/>
    <w:multiLevelType w:val="multilevel"/>
    <w:tmpl w:val="00000001"/>
    <w:name w:val="HTML-List1740947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4" w15:restartNumberingAfterBreak="0">
    <w:nsid w:val="0109A69F"/>
    <w:multiLevelType w:val="multilevel"/>
    <w:tmpl w:val="00000001"/>
    <w:name w:val="HTML-List1740969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5" w15:restartNumberingAfterBreak="0">
    <w:nsid w:val="0109A6BF"/>
    <w:multiLevelType w:val="multilevel"/>
    <w:tmpl w:val="00000001"/>
    <w:name w:val="HTML-List1740972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6" w15:restartNumberingAfterBreak="0">
    <w:nsid w:val="0109A6DE"/>
    <w:multiLevelType w:val="multilevel"/>
    <w:tmpl w:val="00000001"/>
    <w:name w:val="HTML-List1740975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7" w15:restartNumberingAfterBreak="0">
    <w:nsid w:val="0109A7C8"/>
    <w:multiLevelType w:val="multilevel"/>
    <w:tmpl w:val="00000001"/>
    <w:name w:val="HTML-List1740999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8" w15:restartNumberingAfterBreak="0">
    <w:nsid w:val="0109A7D7"/>
    <w:multiLevelType w:val="multilevel"/>
    <w:tmpl w:val="00000007"/>
    <w:name w:val="HTML-List1741000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9" w15:restartNumberingAfterBreak="0">
    <w:nsid w:val="0109A7E7"/>
    <w:multiLevelType w:val="multilevel"/>
    <w:tmpl w:val="00000014"/>
    <w:name w:val="HTML-List1741002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0" w15:restartNumberingAfterBreak="0">
    <w:nsid w:val="0109A864"/>
    <w:multiLevelType w:val="multilevel"/>
    <w:tmpl w:val="00000001"/>
    <w:name w:val="HTML-List1741014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1" w15:restartNumberingAfterBreak="0">
    <w:nsid w:val="0109A893"/>
    <w:multiLevelType w:val="multilevel"/>
    <w:tmpl w:val="00000001"/>
    <w:name w:val="HTML-List1741019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2" w15:restartNumberingAfterBreak="0">
    <w:nsid w:val="0109A8A2"/>
    <w:multiLevelType w:val="multilevel"/>
    <w:tmpl w:val="00000005"/>
    <w:name w:val="HTML-List1741021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3" w15:restartNumberingAfterBreak="0">
    <w:nsid w:val="0109A8D1"/>
    <w:multiLevelType w:val="multilevel"/>
    <w:tmpl w:val="00000001"/>
    <w:name w:val="HTML-List1741025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4" w15:restartNumberingAfterBreak="0">
    <w:nsid w:val="0109A8F0"/>
    <w:multiLevelType w:val="multilevel"/>
    <w:tmpl w:val="00000001"/>
    <w:name w:val="HTML-List1741028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5" w15:restartNumberingAfterBreak="0">
    <w:nsid w:val="0109A90F"/>
    <w:multiLevelType w:val="multilevel"/>
    <w:tmpl w:val="00000001"/>
    <w:name w:val="HTML-List1741031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6" w15:restartNumberingAfterBreak="0">
    <w:nsid w:val="0109A92F"/>
    <w:multiLevelType w:val="multilevel"/>
    <w:tmpl w:val="00000001"/>
    <w:name w:val="HTML-List174103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7" w15:restartNumberingAfterBreak="0">
    <w:nsid w:val="0109AA19"/>
    <w:multiLevelType w:val="multilevel"/>
    <w:tmpl w:val="00000001"/>
    <w:name w:val="HTML-List1741058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8" w15:restartNumberingAfterBreak="0">
    <w:nsid w:val="0109AA38"/>
    <w:multiLevelType w:val="multilevel"/>
    <w:tmpl w:val="00000001"/>
    <w:name w:val="HTML-List1741061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9" w15:restartNumberingAfterBreak="0">
    <w:nsid w:val="0109AA67"/>
    <w:multiLevelType w:val="multilevel"/>
    <w:tmpl w:val="00000001"/>
    <w:name w:val="HTML-List1741066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0" w15:restartNumberingAfterBreak="0">
    <w:nsid w:val="0109AB51"/>
    <w:multiLevelType w:val="multilevel"/>
    <w:tmpl w:val="00000001"/>
    <w:name w:val="HTML-List1741089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1" w15:restartNumberingAfterBreak="0">
    <w:nsid w:val="0109AB70"/>
    <w:multiLevelType w:val="multilevel"/>
    <w:tmpl w:val="00000001"/>
    <w:name w:val="HTML-List1741092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2" w15:restartNumberingAfterBreak="0">
    <w:nsid w:val="0109AB8F"/>
    <w:multiLevelType w:val="multilevel"/>
    <w:tmpl w:val="00000001"/>
    <w:name w:val="HTML-List1741095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3" w15:restartNumberingAfterBreak="0">
    <w:nsid w:val="0109AB9F"/>
    <w:multiLevelType w:val="multilevel"/>
    <w:tmpl w:val="00000002"/>
    <w:name w:val="HTML-List1741097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4" w15:restartNumberingAfterBreak="0">
    <w:nsid w:val="0109ABBE"/>
    <w:multiLevelType w:val="multilevel"/>
    <w:tmpl w:val="00000001"/>
    <w:name w:val="HTML-List1741100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5" w15:restartNumberingAfterBreak="0">
    <w:nsid w:val="0109ABED"/>
    <w:multiLevelType w:val="multilevel"/>
    <w:tmpl w:val="00000001"/>
    <w:name w:val="HTML-List1741105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6" w15:restartNumberingAfterBreak="0">
    <w:nsid w:val="0109ABFC"/>
    <w:multiLevelType w:val="multilevel"/>
    <w:tmpl w:val="00000004"/>
    <w:name w:val="HTML-List1741106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7" w15:restartNumberingAfterBreak="0">
    <w:nsid w:val="0109ACD7"/>
    <w:multiLevelType w:val="multilevel"/>
    <w:tmpl w:val="00000001"/>
    <w:name w:val="HTML-List1741128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8" w15:restartNumberingAfterBreak="0">
    <w:nsid w:val="0109AD15"/>
    <w:multiLevelType w:val="multilevel"/>
    <w:tmpl w:val="00000001"/>
    <w:name w:val="HTML-List1741134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9" w15:restartNumberingAfterBreak="0">
    <w:nsid w:val="0109ADE0"/>
    <w:multiLevelType w:val="multilevel"/>
    <w:tmpl w:val="00000001"/>
    <w:name w:val="HTML-List1741155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0" w15:restartNumberingAfterBreak="0">
    <w:nsid w:val="0109ADFF"/>
    <w:multiLevelType w:val="multilevel"/>
    <w:tmpl w:val="00000001"/>
    <w:name w:val="HTML-List1741158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1" w15:restartNumberingAfterBreak="0">
    <w:nsid w:val="0109AE2E"/>
    <w:multiLevelType w:val="multilevel"/>
    <w:tmpl w:val="00000001"/>
    <w:name w:val="HTML-List1741163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2" w15:restartNumberingAfterBreak="0">
    <w:nsid w:val="0109B07F"/>
    <w:multiLevelType w:val="multilevel"/>
    <w:tmpl w:val="00000001"/>
    <w:name w:val="HTML-List1741222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3" w15:restartNumberingAfterBreak="0">
    <w:nsid w:val="0109B0CD"/>
    <w:multiLevelType w:val="multilevel"/>
    <w:tmpl w:val="00000001"/>
    <w:name w:val="HTML-List1741230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4" w15:restartNumberingAfterBreak="0">
    <w:nsid w:val="0109B0FB"/>
    <w:multiLevelType w:val="multilevel"/>
    <w:tmpl w:val="00000001"/>
    <w:name w:val="HTML-List1741234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5" w15:restartNumberingAfterBreak="0">
    <w:nsid w:val="0109B11B"/>
    <w:multiLevelType w:val="multilevel"/>
    <w:tmpl w:val="00000001"/>
    <w:name w:val="HTML-List1741237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6" w15:restartNumberingAfterBreak="0">
    <w:nsid w:val="0109B1C6"/>
    <w:multiLevelType w:val="multilevel"/>
    <w:tmpl w:val="00000001"/>
    <w:name w:val="HTML-List1741255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7" w15:restartNumberingAfterBreak="0">
    <w:nsid w:val="0109B1F5"/>
    <w:multiLevelType w:val="multilevel"/>
    <w:tmpl w:val="00000001"/>
    <w:name w:val="HTML-List1741259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8" w15:restartNumberingAfterBreak="0">
    <w:nsid w:val="0109B253"/>
    <w:multiLevelType w:val="multilevel"/>
    <w:tmpl w:val="00000001"/>
    <w:name w:val="HTML-List1741269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9" w15:restartNumberingAfterBreak="0">
    <w:nsid w:val="0109B2CF"/>
    <w:multiLevelType w:val="multilevel"/>
    <w:tmpl w:val="00000001"/>
    <w:name w:val="HTML-List1741281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0" w15:restartNumberingAfterBreak="0">
    <w:nsid w:val="0109B2EF"/>
    <w:multiLevelType w:val="multilevel"/>
    <w:tmpl w:val="00000001"/>
    <w:name w:val="HTML-List1741284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1" w15:restartNumberingAfterBreak="0">
    <w:nsid w:val="0109B31D"/>
    <w:multiLevelType w:val="multilevel"/>
    <w:tmpl w:val="00000001"/>
    <w:name w:val="HTML-List1741289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2" w15:restartNumberingAfterBreak="0">
    <w:nsid w:val="0109B38B"/>
    <w:multiLevelType w:val="multilevel"/>
    <w:tmpl w:val="00000001"/>
    <w:name w:val="HTML-List1741300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3" w15:restartNumberingAfterBreak="0">
    <w:nsid w:val="0109B39A"/>
    <w:multiLevelType w:val="multilevel"/>
    <w:tmpl w:val="00000002"/>
    <w:name w:val="HTML-List1741301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4" w15:restartNumberingAfterBreak="0">
    <w:nsid w:val="0109B3BA"/>
    <w:multiLevelType w:val="multilevel"/>
    <w:tmpl w:val="00000001"/>
    <w:name w:val="HTML-List1741305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5" w15:restartNumberingAfterBreak="0">
    <w:nsid w:val="0109B427"/>
    <w:multiLevelType w:val="multilevel"/>
    <w:tmpl w:val="00000001"/>
    <w:name w:val="HTML-List1741315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6" w15:restartNumberingAfterBreak="0">
    <w:nsid w:val="0109B4F2"/>
    <w:multiLevelType w:val="multilevel"/>
    <w:tmpl w:val="00000001"/>
    <w:name w:val="HTML-List174133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7" w15:restartNumberingAfterBreak="0">
    <w:nsid w:val="0109B511"/>
    <w:multiLevelType w:val="multilevel"/>
    <w:tmpl w:val="00000001"/>
    <w:name w:val="HTML-List1741339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8" w15:restartNumberingAfterBreak="0">
    <w:nsid w:val="0109B540"/>
    <w:multiLevelType w:val="multilevel"/>
    <w:tmpl w:val="00000001"/>
    <w:name w:val="HTML-List1741344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9" w15:restartNumberingAfterBreak="0">
    <w:nsid w:val="0109B55F"/>
    <w:multiLevelType w:val="multilevel"/>
    <w:tmpl w:val="00000001"/>
    <w:name w:val="HTML-List1741347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0" w15:restartNumberingAfterBreak="0">
    <w:nsid w:val="0109B58E"/>
    <w:multiLevelType w:val="multilevel"/>
    <w:tmpl w:val="00000001"/>
    <w:name w:val="HTML-List1741351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1" w15:restartNumberingAfterBreak="0">
    <w:nsid w:val="0109B5BC"/>
    <w:multiLevelType w:val="multilevel"/>
    <w:tmpl w:val="00000001"/>
    <w:name w:val="HTML-List1741356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2" w15:restartNumberingAfterBreak="0">
    <w:nsid w:val="0109B5EB"/>
    <w:multiLevelType w:val="multilevel"/>
    <w:tmpl w:val="00000001"/>
    <w:name w:val="HTML-List1741361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3" w15:restartNumberingAfterBreak="0">
    <w:nsid w:val="0109B60A"/>
    <w:multiLevelType w:val="multilevel"/>
    <w:tmpl w:val="00000001"/>
    <w:name w:val="HTML-List1741364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4" w15:restartNumberingAfterBreak="0">
    <w:nsid w:val="0109B639"/>
    <w:multiLevelType w:val="multilevel"/>
    <w:tmpl w:val="00000001"/>
    <w:name w:val="HTML-List1741368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5" w15:restartNumberingAfterBreak="0">
    <w:nsid w:val="0109B668"/>
    <w:multiLevelType w:val="multilevel"/>
    <w:tmpl w:val="00000001"/>
    <w:name w:val="HTML-List1741373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6" w15:restartNumberingAfterBreak="0">
    <w:nsid w:val="0109B697"/>
    <w:multiLevelType w:val="multilevel"/>
    <w:tmpl w:val="00000001"/>
    <w:name w:val="HTML-List1741378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7" w15:restartNumberingAfterBreak="0">
    <w:nsid w:val="0109B6B6"/>
    <w:multiLevelType w:val="multilevel"/>
    <w:tmpl w:val="00000001"/>
    <w:name w:val="HTML-List1741381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8" w15:restartNumberingAfterBreak="0">
    <w:nsid w:val="0109B6E5"/>
    <w:multiLevelType w:val="multilevel"/>
    <w:tmpl w:val="00000001"/>
    <w:name w:val="HTML-List1741386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9" w15:restartNumberingAfterBreak="0">
    <w:nsid w:val="0109B762"/>
    <w:multiLevelType w:val="multilevel"/>
    <w:tmpl w:val="00000001"/>
    <w:name w:val="HTML-List1741398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0" w15:restartNumberingAfterBreak="0">
    <w:nsid w:val="0109B7EE"/>
    <w:multiLevelType w:val="multilevel"/>
    <w:tmpl w:val="00000001"/>
    <w:name w:val="HTML-List1741412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1" w15:restartNumberingAfterBreak="0">
    <w:nsid w:val="0109BBE4"/>
    <w:multiLevelType w:val="multilevel"/>
    <w:tmpl w:val="00000001"/>
    <w:name w:val="HTML-List1741514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2" w15:restartNumberingAfterBreak="0">
    <w:nsid w:val="0109BC03"/>
    <w:multiLevelType w:val="multilevel"/>
    <w:tmpl w:val="00000001"/>
    <w:name w:val="HTML-List1741517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3" w15:restartNumberingAfterBreak="0">
    <w:nsid w:val="0109BC32"/>
    <w:multiLevelType w:val="multilevel"/>
    <w:tmpl w:val="00000001"/>
    <w:name w:val="HTML-List1741521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4" w15:restartNumberingAfterBreak="0">
    <w:nsid w:val="0109BC51"/>
    <w:multiLevelType w:val="multilevel"/>
    <w:tmpl w:val="00000001"/>
    <w:name w:val="HTML-List1741524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5" w15:restartNumberingAfterBreak="0">
    <w:nsid w:val="0109BC80"/>
    <w:multiLevelType w:val="multilevel"/>
    <w:tmpl w:val="00000001"/>
    <w:name w:val="HTML-List1741529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6" w15:restartNumberingAfterBreak="0">
    <w:nsid w:val="0109BD3B"/>
    <w:multiLevelType w:val="multilevel"/>
    <w:tmpl w:val="00000001"/>
    <w:name w:val="HTML-List1741548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7" w15:restartNumberingAfterBreak="0">
    <w:nsid w:val="0109BD99"/>
    <w:multiLevelType w:val="multilevel"/>
    <w:tmpl w:val="00000001"/>
    <w:name w:val="HTML-List1741557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8" w15:restartNumberingAfterBreak="0">
    <w:nsid w:val="0109BDF6"/>
    <w:multiLevelType w:val="multilevel"/>
    <w:tmpl w:val="00000001"/>
    <w:name w:val="HTML-List1741567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9" w15:restartNumberingAfterBreak="0">
    <w:nsid w:val="0109BE44"/>
    <w:multiLevelType w:val="multilevel"/>
    <w:tmpl w:val="00000001"/>
    <w:name w:val="HTML-List1741574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0" w15:restartNumberingAfterBreak="0">
    <w:nsid w:val="0109C009"/>
    <w:multiLevelType w:val="multilevel"/>
    <w:tmpl w:val="00000001"/>
    <w:name w:val="HTML-List1741620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1" w15:restartNumberingAfterBreak="0">
    <w:nsid w:val="0109C038"/>
    <w:multiLevelType w:val="multilevel"/>
    <w:tmpl w:val="00000001"/>
    <w:name w:val="HTML-List1741624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2" w15:restartNumberingAfterBreak="0">
    <w:nsid w:val="0109C057"/>
    <w:multiLevelType w:val="multilevel"/>
    <w:tmpl w:val="00000001"/>
    <w:name w:val="HTML-List1741627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3" w15:restartNumberingAfterBreak="0">
    <w:nsid w:val="0109C066"/>
    <w:multiLevelType w:val="multilevel"/>
    <w:tmpl w:val="00000002"/>
    <w:name w:val="HTML-List1741629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4" w15:restartNumberingAfterBreak="0">
    <w:nsid w:val="0109C3A1"/>
    <w:multiLevelType w:val="multilevel"/>
    <w:tmpl w:val="00000001"/>
    <w:name w:val="HTML-List17417121"/>
    <w:lvl w:ilvl="0">
      <w:start w:val="1"/>
      <w:numFmt w:val="decimal"/>
      <w:lvlText w:val="%1.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5" w15:restartNumberingAfterBreak="0">
    <w:nsid w:val="0133940A"/>
    <w:multiLevelType w:val="multilevel"/>
    <w:tmpl w:val="00000001"/>
    <w:name w:val="HTML-List2015745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6" w15:restartNumberingAfterBreak="0">
    <w:nsid w:val="01339783"/>
    <w:multiLevelType w:val="multilevel"/>
    <w:tmpl w:val="00000001"/>
    <w:name w:val="HTML-List2015833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7" w15:restartNumberingAfterBreak="0">
    <w:nsid w:val="01339F7F"/>
    <w:multiLevelType w:val="multilevel"/>
    <w:tmpl w:val="00000001"/>
    <w:name w:val="HTML-List2016038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8" w15:restartNumberingAfterBreak="0">
    <w:nsid w:val="0133A440"/>
    <w:multiLevelType w:val="multilevel"/>
    <w:tmpl w:val="00000001"/>
    <w:name w:val="HTML-List2016160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9" w15:restartNumberingAfterBreak="0">
    <w:nsid w:val="0133AD06"/>
    <w:multiLevelType w:val="multilevel"/>
    <w:tmpl w:val="00000001"/>
    <w:name w:val="HTML-List2016384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0" w15:restartNumberingAfterBreak="0">
    <w:nsid w:val="0133AD16"/>
    <w:multiLevelType w:val="multilevel"/>
    <w:tmpl w:val="00000002"/>
    <w:name w:val="HTML-List201638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1" w15:restartNumberingAfterBreak="0">
    <w:nsid w:val="0133B1D7"/>
    <w:multiLevelType w:val="multilevel"/>
    <w:tmpl w:val="00000001"/>
    <w:name w:val="HTML-List2016507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2" w15:restartNumberingAfterBreak="0">
    <w:nsid w:val="0133B5CD"/>
    <w:multiLevelType w:val="multilevel"/>
    <w:tmpl w:val="00000001"/>
    <w:name w:val="HTML-List2016609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3" w15:restartNumberingAfterBreak="0">
    <w:nsid w:val="0133B956"/>
    <w:multiLevelType w:val="multilevel"/>
    <w:tmpl w:val="00000001"/>
    <w:name w:val="HTML-List2016699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4" w15:restartNumberingAfterBreak="0">
    <w:nsid w:val="0133C325"/>
    <w:multiLevelType w:val="multilevel"/>
    <w:tmpl w:val="00000001"/>
    <w:name w:val="HTML-List201695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5" w15:restartNumberingAfterBreak="0">
    <w:nsid w:val="0133CA46"/>
    <w:multiLevelType w:val="multilevel"/>
    <w:tmpl w:val="00000001"/>
    <w:name w:val="HTML-List2017133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6" w15:restartNumberingAfterBreak="0">
    <w:nsid w:val="0133CE9A"/>
    <w:multiLevelType w:val="multilevel"/>
    <w:tmpl w:val="00000001"/>
    <w:name w:val="HTML-List2017244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7" w15:restartNumberingAfterBreak="0">
    <w:nsid w:val="0133D232"/>
    <w:multiLevelType w:val="multilevel"/>
    <w:tmpl w:val="00000001"/>
    <w:name w:val="HTML-List201733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8" w15:restartNumberingAfterBreak="0">
    <w:nsid w:val="0133D6D4"/>
    <w:multiLevelType w:val="multilevel"/>
    <w:tmpl w:val="00000001"/>
    <w:name w:val="HTML-List2017454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9" w15:restartNumberingAfterBreak="0">
    <w:nsid w:val="0133D6E4"/>
    <w:multiLevelType w:val="multilevel"/>
    <w:tmpl w:val="00000002"/>
    <w:name w:val="HTML-List2017456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0" w15:restartNumberingAfterBreak="0">
    <w:nsid w:val="0133E15F"/>
    <w:multiLevelType w:val="multilevel"/>
    <w:tmpl w:val="00000001"/>
    <w:name w:val="HTML-List2017724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1" w15:restartNumberingAfterBreak="0">
    <w:nsid w:val="0133E16E"/>
    <w:multiLevelType w:val="multilevel"/>
    <w:tmpl w:val="00000003"/>
    <w:name w:val="HTML-List201772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2" w15:restartNumberingAfterBreak="0">
    <w:nsid w:val="0133F01E"/>
    <w:multiLevelType w:val="multilevel"/>
    <w:tmpl w:val="00000001"/>
    <w:name w:val="HTML-List2018102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3" w15:restartNumberingAfterBreak="0">
    <w:nsid w:val="0133FBF0"/>
    <w:multiLevelType w:val="multilevel"/>
    <w:tmpl w:val="00000001"/>
    <w:name w:val="HTML-List2018404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4" w15:restartNumberingAfterBreak="0">
    <w:nsid w:val="0134092A"/>
    <w:multiLevelType w:val="multilevel"/>
    <w:tmpl w:val="00000001"/>
    <w:name w:val="HTML-List2018743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5" w15:restartNumberingAfterBreak="0">
    <w:nsid w:val="01340F80"/>
    <w:multiLevelType w:val="multilevel"/>
    <w:tmpl w:val="00000001"/>
    <w:name w:val="HTML-List2018905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6" w15:restartNumberingAfterBreak="0">
    <w:nsid w:val="01340F90"/>
    <w:multiLevelType w:val="multilevel"/>
    <w:tmpl w:val="00000002"/>
    <w:name w:val="HTML-List2018907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7" w15:restartNumberingAfterBreak="0">
    <w:nsid w:val="013414AE"/>
    <w:multiLevelType w:val="multilevel"/>
    <w:tmpl w:val="00000001"/>
    <w:name w:val="HTML-List2019038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8" w15:restartNumberingAfterBreak="0">
    <w:nsid w:val="01341950"/>
    <w:multiLevelType w:val="multilevel"/>
    <w:tmpl w:val="00000001"/>
    <w:name w:val="HTML-List2019156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9" w15:restartNumberingAfterBreak="0">
    <w:nsid w:val="01341D27"/>
    <w:multiLevelType w:val="multilevel"/>
    <w:tmpl w:val="00000001"/>
    <w:name w:val="HTML-List201925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10" w15:restartNumberingAfterBreak="0">
    <w:nsid w:val="01342429"/>
    <w:multiLevelType w:val="multilevel"/>
    <w:tmpl w:val="00000001"/>
    <w:name w:val="HTML-List2019434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11" w15:restartNumberingAfterBreak="0">
    <w:nsid w:val="013427E0"/>
    <w:multiLevelType w:val="multilevel"/>
    <w:tmpl w:val="00000001"/>
    <w:name w:val="HTML-List2019529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12" w15:restartNumberingAfterBreak="0">
    <w:nsid w:val="01342C24"/>
    <w:multiLevelType w:val="multilevel"/>
    <w:tmpl w:val="00000001"/>
    <w:name w:val="HTML-List2019638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13" w15:restartNumberingAfterBreak="0">
    <w:nsid w:val="01342FAD"/>
    <w:multiLevelType w:val="multilevel"/>
    <w:tmpl w:val="00000001"/>
    <w:name w:val="HTML-List2019729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14" w15:restartNumberingAfterBreak="0">
    <w:nsid w:val="01343336"/>
    <w:multiLevelType w:val="multilevel"/>
    <w:tmpl w:val="00000001"/>
    <w:name w:val="HTML-List2019819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15" w15:restartNumberingAfterBreak="0">
    <w:nsid w:val="01343632"/>
    <w:multiLevelType w:val="multilevel"/>
    <w:tmpl w:val="00000001"/>
    <w:name w:val="HTML-List201989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16" w15:restartNumberingAfterBreak="0">
    <w:nsid w:val="01343642"/>
    <w:multiLevelType w:val="multilevel"/>
    <w:tmpl w:val="00000002"/>
    <w:name w:val="HTML-List2019897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17" w15:restartNumberingAfterBreak="0">
    <w:nsid w:val="0134398C"/>
    <w:multiLevelType w:val="multilevel"/>
    <w:tmpl w:val="00000001"/>
    <w:name w:val="HTML-List2019982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18" w15:restartNumberingAfterBreak="0">
    <w:nsid w:val="01343DD0"/>
    <w:multiLevelType w:val="multilevel"/>
    <w:tmpl w:val="00000001"/>
    <w:name w:val="HTML-List2020091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19" w15:restartNumberingAfterBreak="0">
    <w:nsid w:val="01343DE0"/>
    <w:multiLevelType w:val="multilevel"/>
    <w:tmpl w:val="00000002"/>
    <w:name w:val="HTML-List2020092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20" w15:restartNumberingAfterBreak="0">
    <w:nsid w:val="01344169"/>
    <w:multiLevelType w:val="multilevel"/>
    <w:tmpl w:val="00000001"/>
    <w:name w:val="HTML-List2020183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21" w15:restartNumberingAfterBreak="0">
    <w:nsid w:val="013445EB"/>
    <w:multiLevelType w:val="multilevel"/>
    <w:tmpl w:val="00000001"/>
    <w:name w:val="HTML-List2020298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22" w15:restartNumberingAfterBreak="0">
    <w:nsid w:val="01344993"/>
    <w:multiLevelType w:val="multilevel"/>
    <w:tmpl w:val="00000001"/>
    <w:name w:val="HTML-List2020392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23" w15:restartNumberingAfterBreak="0">
    <w:nsid w:val="01344DA8"/>
    <w:multiLevelType w:val="multilevel"/>
    <w:tmpl w:val="00000001"/>
    <w:name w:val="HTML-List2020496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24" w15:restartNumberingAfterBreak="0">
    <w:nsid w:val="0134522B"/>
    <w:multiLevelType w:val="multilevel"/>
    <w:tmpl w:val="00000001"/>
    <w:name w:val="HTML-List2020612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25" w15:restartNumberingAfterBreak="0">
    <w:nsid w:val="013455E2"/>
    <w:multiLevelType w:val="multilevel"/>
    <w:tmpl w:val="00000001"/>
    <w:name w:val="HTML-List2020707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26" w15:restartNumberingAfterBreak="0">
    <w:nsid w:val="013455F2"/>
    <w:multiLevelType w:val="multilevel"/>
    <w:tmpl w:val="00000002"/>
    <w:name w:val="HTML-List2020709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27" w15:restartNumberingAfterBreak="0">
    <w:nsid w:val="01345C58"/>
    <w:multiLevelType w:val="multilevel"/>
    <w:tmpl w:val="00000001"/>
    <w:name w:val="HTML-List2020872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28" w15:restartNumberingAfterBreak="0">
    <w:nsid w:val="013461D4"/>
    <w:multiLevelType w:val="multilevel"/>
    <w:tmpl w:val="00000001"/>
    <w:name w:val="HTML-List2021013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29" w15:restartNumberingAfterBreak="0">
    <w:nsid w:val="013461E3"/>
    <w:multiLevelType w:val="multilevel"/>
    <w:tmpl w:val="00000002"/>
    <w:name w:val="HTML-List2021014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0" w15:restartNumberingAfterBreak="0">
    <w:nsid w:val="013465CA"/>
    <w:multiLevelType w:val="multilevel"/>
    <w:tmpl w:val="00000001"/>
    <w:name w:val="HTML-List2021114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1" w15:restartNumberingAfterBreak="0">
    <w:nsid w:val="01346EBF"/>
    <w:multiLevelType w:val="multilevel"/>
    <w:tmpl w:val="00000001"/>
    <w:name w:val="HTML-List2021343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2" w15:restartNumberingAfterBreak="0">
    <w:nsid w:val="01346ECF"/>
    <w:multiLevelType w:val="multilevel"/>
    <w:tmpl w:val="00000002"/>
    <w:name w:val="HTML-List2021345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3" w15:restartNumberingAfterBreak="0">
    <w:nsid w:val="01347229"/>
    <w:multiLevelType w:val="multilevel"/>
    <w:tmpl w:val="00000001"/>
    <w:name w:val="HTML-List2021431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4" w15:restartNumberingAfterBreak="0">
    <w:nsid w:val="01347238"/>
    <w:multiLevelType w:val="multilevel"/>
    <w:tmpl w:val="00000002"/>
    <w:name w:val="HTML-List2021432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5" w15:restartNumberingAfterBreak="0">
    <w:nsid w:val="0134764D"/>
    <w:multiLevelType w:val="multilevel"/>
    <w:tmpl w:val="00000001"/>
    <w:name w:val="HTML-List2021537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6" w15:restartNumberingAfterBreak="0">
    <w:nsid w:val="0134765D"/>
    <w:multiLevelType w:val="multilevel"/>
    <w:tmpl w:val="00000002"/>
    <w:name w:val="HTML-List2021538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7" w15:restartNumberingAfterBreak="0">
    <w:nsid w:val="01347A53"/>
    <w:multiLevelType w:val="multilevel"/>
    <w:tmpl w:val="00000001"/>
    <w:name w:val="HTML-List2021640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8" w15:restartNumberingAfterBreak="0">
    <w:nsid w:val="01347E0B"/>
    <w:multiLevelType w:val="multilevel"/>
    <w:tmpl w:val="00000001"/>
    <w:name w:val="HTML-List2021735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9" w15:restartNumberingAfterBreak="0">
    <w:nsid w:val="01348174"/>
    <w:multiLevelType w:val="multilevel"/>
    <w:tmpl w:val="00000001"/>
    <w:name w:val="HTML-List2021822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40" w15:restartNumberingAfterBreak="0">
    <w:nsid w:val="013487AB"/>
    <w:multiLevelType w:val="multilevel"/>
    <w:tmpl w:val="00000001"/>
    <w:name w:val="HTML-List2021981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41" w15:restartNumberingAfterBreak="0">
    <w:nsid w:val="01348D95"/>
    <w:multiLevelType w:val="multilevel"/>
    <w:tmpl w:val="00000001"/>
    <w:name w:val="HTML-List2022133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42" w15:restartNumberingAfterBreak="0">
    <w:nsid w:val="013492D2"/>
    <w:multiLevelType w:val="multilevel"/>
    <w:tmpl w:val="00000001"/>
    <w:name w:val="HTML-List2022267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43" w15:restartNumberingAfterBreak="0">
    <w:nsid w:val="01349800"/>
    <w:multiLevelType w:val="multilevel"/>
    <w:tmpl w:val="00000001"/>
    <w:name w:val="HTML-List2022400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44" w15:restartNumberingAfterBreak="0">
    <w:nsid w:val="0134AD26"/>
    <w:multiLevelType w:val="multilevel"/>
    <w:tmpl w:val="00000001"/>
    <w:name w:val="HTML-List2022941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45" w15:restartNumberingAfterBreak="0">
    <w:nsid w:val="0134B6E6"/>
    <w:multiLevelType w:val="multilevel"/>
    <w:tmpl w:val="00000001"/>
    <w:name w:val="HTML-List2023191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46" w15:restartNumberingAfterBreak="0">
    <w:nsid w:val="0134BE93"/>
    <w:multiLevelType w:val="multilevel"/>
    <w:tmpl w:val="00000001"/>
    <w:name w:val="HTML-List2023387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47" w15:restartNumberingAfterBreak="0">
    <w:nsid w:val="0134C91E"/>
    <w:multiLevelType w:val="multilevel"/>
    <w:tmpl w:val="00000001"/>
    <w:name w:val="HTML-List2023657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48" w15:restartNumberingAfterBreak="0">
    <w:nsid w:val="0134D07E"/>
    <w:multiLevelType w:val="multilevel"/>
    <w:tmpl w:val="00000001"/>
    <w:name w:val="HTML-List202384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49" w15:restartNumberingAfterBreak="0">
    <w:nsid w:val="0134D7BE"/>
    <w:multiLevelType w:val="multilevel"/>
    <w:tmpl w:val="00000001"/>
    <w:name w:val="HTML-List2024031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0" w15:restartNumberingAfterBreak="0">
    <w:nsid w:val="04677F34"/>
    <w:multiLevelType w:val="multilevel"/>
    <w:tmpl w:val="00000001"/>
    <w:name w:val="HTML-List7389163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1" w15:restartNumberingAfterBreak="0">
    <w:nsid w:val="0467825F"/>
    <w:multiLevelType w:val="multilevel"/>
    <w:tmpl w:val="00000001"/>
    <w:name w:val="HTML-List7389244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2" w15:restartNumberingAfterBreak="0">
    <w:nsid w:val="04678260"/>
    <w:multiLevelType w:val="multilevel"/>
    <w:tmpl w:val="0000000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3" w15:restartNumberingAfterBreak="0">
    <w:nsid w:val="062B68A1"/>
    <w:multiLevelType w:val="multilevel"/>
    <w:tmpl w:val="00000001"/>
    <w:name w:val="HTML-List10350812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4" w15:restartNumberingAfterBreak="0">
    <w:nsid w:val="062B68C0"/>
    <w:multiLevelType w:val="multilevel"/>
    <w:tmpl w:val="00000002"/>
    <w:name w:val="HTML-List10350816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5" w15:restartNumberingAfterBreak="0">
    <w:nsid w:val="062B68D0"/>
    <w:multiLevelType w:val="multilevel"/>
    <w:tmpl w:val="00000008"/>
    <w:name w:val="HTML-List10350817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6" w15:restartNumberingAfterBreak="0">
    <w:nsid w:val="062B68E0"/>
    <w:multiLevelType w:val="multilevel"/>
    <w:tmpl w:val="0000000D"/>
    <w:name w:val="HTML-List10350819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7" w15:restartNumberingAfterBreak="0">
    <w:nsid w:val="062B6A27"/>
    <w:multiLevelType w:val="multilevel"/>
    <w:tmpl w:val="00000001"/>
    <w:name w:val="HTML-List10350851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8" w15:restartNumberingAfterBreak="0">
    <w:nsid w:val="062B6B40"/>
    <w:multiLevelType w:val="multilevel"/>
    <w:tmpl w:val="00000001"/>
    <w:name w:val="HTML-List10350880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9" w15:restartNumberingAfterBreak="0">
    <w:nsid w:val="062B6DA0"/>
    <w:multiLevelType w:val="multilevel"/>
    <w:tmpl w:val="00000001"/>
    <w:name w:val="HTML-List10350940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60" w15:restartNumberingAfterBreak="0">
    <w:nsid w:val="062B6DB0"/>
    <w:multiLevelType w:val="multilevel"/>
    <w:tmpl w:val="00000005"/>
    <w:name w:val="HTML-List10350942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61" w15:restartNumberingAfterBreak="0">
    <w:nsid w:val="062B6DC0"/>
    <w:multiLevelType w:val="multilevel"/>
    <w:tmpl w:val="00000007"/>
    <w:name w:val="HTML-List10350944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62" w15:restartNumberingAfterBreak="0">
    <w:nsid w:val="062B6E2D"/>
    <w:multiLevelType w:val="multilevel"/>
    <w:tmpl w:val="00000001"/>
    <w:name w:val="HTML-List10350954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63" w15:restartNumberingAfterBreak="0">
    <w:nsid w:val="062B6E6B"/>
    <w:multiLevelType w:val="multilevel"/>
    <w:tmpl w:val="00000001"/>
    <w:name w:val="HTML-List10350961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64" w15:restartNumberingAfterBreak="0">
    <w:nsid w:val="062B6E9A"/>
    <w:multiLevelType w:val="multilevel"/>
    <w:tmpl w:val="00000001"/>
    <w:name w:val="HTML-List10350965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65" w15:restartNumberingAfterBreak="0">
    <w:nsid w:val="062B7030"/>
    <w:multiLevelType w:val="multilevel"/>
    <w:tmpl w:val="00000001"/>
    <w:name w:val="HTML-List10351006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66" w15:restartNumberingAfterBreak="0">
    <w:nsid w:val="062B703F"/>
    <w:multiLevelType w:val="multilevel"/>
    <w:tmpl w:val="00000002"/>
    <w:name w:val="HTML-List10351007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67" w15:restartNumberingAfterBreak="0">
    <w:nsid w:val="062B709D"/>
    <w:multiLevelType w:val="multilevel"/>
    <w:tmpl w:val="00000001"/>
    <w:name w:val="HTML-List10351017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68" w15:restartNumberingAfterBreak="0">
    <w:nsid w:val="062B70EB"/>
    <w:multiLevelType w:val="multilevel"/>
    <w:tmpl w:val="00000001"/>
    <w:name w:val="HTML-List1035102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69" w15:restartNumberingAfterBreak="0">
    <w:nsid w:val="062B7129"/>
    <w:multiLevelType w:val="multilevel"/>
    <w:tmpl w:val="00000001"/>
    <w:name w:val="HTML-List10351031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70" w15:restartNumberingAfterBreak="0">
    <w:nsid w:val="062B7158"/>
    <w:multiLevelType w:val="multilevel"/>
    <w:tmpl w:val="00000001"/>
    <w:name w:val="HTML-List10351036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71" w15:restartNumberingAfterBreak="0">
    <w:nsid w:val="062B72BF"/>
    <w:multiLevelType w:val="multilevel"/>
    <w:tmpl w:val="00000001"/>
    <w:name w:val="HTML-List10351071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72" w15:restartNumberingAfterBreak="0">
    <w:nsid w:val="062B72CE"/>
    <w:multiLevelType w:val="multilevel"/>
    <w:tmpl w:val="00000004"/>
    <w:name w:val="HTML-List10351073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73" w15:restartNumberingAfterBreak="0">
    <w:nsid w:val="062B734B"/>
    <w:multiLevelType w:val="multilevel"/>
    <w:tmpl w:val="00000001"/>
    <w:name w:val="HTML-List10351085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74" w15:restartNumberingAfterBreak="0">
    <w:nsid w:val="062B73D8"/>
    <w:multiLevelType w:val="multilevel"/>
    <w:tmpl w:val="00000001"/>
    <w:name w:val="HTML-List10351100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75" w15:restartNumberingAfterBreak="0">
    <w:nsid w:val="062B7464"/>
    <w:multiLevelType w:val="multilevel"/>
    <w:tmpl w:val="00000001"/>
    <w:name w:val="HTML-List10351114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76" w15:restartNumberingAfterBreak="0">
    <w:nsid w:val="062B7483"/>
    <w:multiLevelType w:val="multilevel"/>
    <w:tmpl w:val="00000001"/>
    <w:name w:val="HTML-List10351117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77" w15:restartNumberingAfterBreak="0">
    <w:nsid w:val="062B75AC"/>
    <w:multiLevelType w:val="multilevel"/>
    <w:tmpl w:val="00000001"/>
    <w:name w:val="HTML-List10351146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78" w15:restartNumberingAfterBreak="0">
    <w:nsid w:val="062B75DB"/>
    <w:multiLevelType w:val="multilevel"/>
    <w:tmpl w:val="00000001"/>
    <w:name w:val="HTML-List10351151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79" w15:restartNumberingAfterBreak="0">
    <w:nsid w:val="062B75FA"/>
    <w:multiLevelType w:val="multilevel"/>
    <w:tmpl w:val="00000001"/>
    <w:name w:val="HTML-List10351154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80" w15:restartNumberingAfterBreak="0">
    <w:nsid w:val="062B7751"/>
    <w:multiLevelType w:val="multilevel"/>
    <w:tmpl w:val="00000001"/>
    <w:name w:val="HTML-List10351188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81" w15:restartNumberingAfterBreak="0">
    <w:nsid w:val="062B7761"/>
    <w:multiLevelType w:val="multilevel"/>
    <w:tmpl w:val="00000003"/>
    <w:name w:val="HTML-List10351190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82" w15:restartNumberingAfterBreak="0">
    <w:nsid w:val="062B7770"/>
    <w:multiLevelType w:val="multilevel"/>
    <w:tmpl w:val="00000006"/>
    <w:name w:val="HTML-List10351192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83" w15:restartNumberingAfterBreak="0">
    <w:nsid w:val="062B7780"/>
    <w:multiLevelType w:val="multilevel"/>
    <w:tmpl w:val="0000000F"/>
    <w:name w:val="HTML-List10351193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84" w15:restartNumberingAfterBreak="0">
    <w:nsid w:val="062B778F"/>
    <w:multiLevelType w:val="multilevel"/>
    <w:tmpl w:val="00000013"/>
    <w:name w:val="HTML-List1035119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85" w15:restartNumberingAfterBreak="0">
    <w:nsid w:val="062B781C"/>
    <w:multiLevelType w:val="multilevel"/>
    <w:tmpl w:val="00000001"/>
    <w:name w:val="HTML-List10351209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86" w15:restartNumberingAfterBreak="0">
    <w:nsid w:val="062B785A"/>
    <w:multiLevelType w:val="multilevel"/>
    <w:tmpl w:val="00000001"/>
    <w:name w:val="HTML-List10351215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87" w15:restartNumberingAfterBreak="0">
    <w:nsid w:val="062B786A"/>
    <w:multiLevelType w:val="multilevel"/>
    <w:tmpl w:val="00000005"/>
    <w:name w:val="HTML-List10351217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88" w15:restartNumberingAfterBreak="0">
    <w:nsid w:val="062B7899"/>
    <w:multiLevelType w:val="multilevel"/>
    <w:tmpl w:val="00000001"/>
    <w:name w:val="HTML-List10351221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89" w15:restartNumberingAfterBreak="0">
    <w:nsid w:val="062B78E7"/>
    <w:multiLevelType w:val="multilevel"/>
    <w:tmpl w:val="00000001"/>
    <w:name w:val="HTML-List10351229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90" w15:restartNumberingAfterBreak="0">
    <w:nsid w:val="062B7915"/>
    <w:multiLevelType w:val="multilevel"/>
    <w:tmpl w:val="00000001"/>
    <w:name w:val="HTML-List10351234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91" w15:restartNumberingAfterBreak="0">
    <w:nsid w:val="062B7935"/>
    <w:multiLevelType w:val="multilevel"/>
    <w:tmpl w:val="00000001"/>
    <w:name w:val="HTML-List10351237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92" w15:restartNumberingAfterBreak="0">
    <w:nsid w:val="062B7A7C"/>
    <w:multiLevelType w:val="multilevel"/>
    <w:tmpl w:val="00000001"/>
    <w:name w:val="HTML-List10351270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93" w15:restartNumberingAfterBreak="0">
    <w:nsid w:val="062B7A8C"/>
    <w:multiLevelType w:val="multilevel"/>
    <w:tmpl w:val="00000003"/>
    <w:name w:val="HTML-List10351271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94" w15:restartNumberingAfterBreak="0">
    <w:nsid w:val="062B7ACA"/>
    <w:multiLevelType w:val="multilevel"/>
    <w:tmpl w:val="00000001"/>
    <w:name w:val="HTML-List10351277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95" w15:restartNumberingAfterBreak="0">
    <w:nsid w:val="062B7AE9"/>
    <w:multiLevelType w:val="multilevel"/>
    <w:tmpl w:val="00000001"/>
    <w:name w:val="HTML-List1035128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96" w15:restartNumberingAfterBreak="0">
    <w:nsid w:val="062B7C31"/>
    <w:multiLevelType w:val="multilevel"/>
    <w:tmpl w:val="00000001"/>
    <w:name w:val="HTML-List10351313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97" w15:restartNumberingAfterBreak="0">
    <w:nsid w:val="062B7C41"/>
    <w:multiLevelType w:val="multilevel"/>
    <w:tmpl w:val="00000004"/>
    <w:name w:val="HTML-List10351315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98" w15:restartNumberingAfterBreak="0">
    <w:nsid w:val="062B7C6F"/>
    <w:multiLevelType w:val="multilevel"/>
    <w:tmpl w:val="00000001"/>
    <w:name w:val="HTML-List10351319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99" w15:restartNumberingAfterBreak="0">
    <w:nsid w:val="062B7C8F"/>
    <w:multiLevelType w:val="multilevel"/>
    <w:tmpl w:val="00000001"/>
    <w:name w:val="HTML-List10351323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00" w15:restartNumberingAfterBreak="0">
    <w:nsid w:val="062B7CBD"/>
    <w:multiLevelType w:val="multilevel"/>
    <w:tmpl w:val="00000001"/>
    <w:name w:val="HTML-List10351327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01" w15:restartNumberingAfterBreak="0">
    <w:nsid w:val="062B7CDD"/>
    <w:multiLevelType w:val="multilevel"/>
    <w:tmpl w:val="00000001"/>
    <w:name w:val="HTML-List1035133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02" w15:restartNumberingAfterBreak="0">
    <w:nsid w:val="062B7DF5"/>
    <w:multiLevelType w:val="multilevel"/>
    <w:tmpl w:val="00000001"/>
    <w:name w:val="HTML-List10351358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03" w15:restartNumberingAfterBreak="0">
    <w:nsid w:val="062B7E53"/>
    <w:multiLevelType w:val="multilevel"/>
    <w:tmpl w:val="00000001"/>
    <w:name w:val="HTML-List10351368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04" w15:restartNumberingAfterBreak="0">
    <w:nsid w:val="062B7F5C"/>
    <w:multiLevelType w:val="multilevel"/>
    <w:tmpl w:val="00000001"/>
    <w:name w:val="HTML-List10351394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05" w15:restartNumberingAfterBreak="0">
    <w:nsid w:val="062B7F8B"/>
    <w:multiLevelType w:val="multilevel"/>
    <w:tmpl w:val="00000001"/>
    <w:name w:val="HTML-List10351399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06" w15:restartNumberingAfterBreak="0">
    <w:nsid w:val="062B7FAA"/>
    <w:multiLevelType w:val="multilevel"/>
    <w:tmpl w:val="00000001"/>
    <w:name w:val="HTML-List10351402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07" w15:restartNumberingAfterBreak="0">
    <w:nsid w:val="062B9137"/>
    <w:multiLevelType w:val="multilevel"/>
    <w:tmpl w:val="00000001"/>
    <w:name w:val="HTML-List103518519"/>
    <w:lvl w:ilvl="0">
      <w:start w:val="1"/>
      <w:numFmt w:val="decimal"/>
      <w:lvlText w:val="%1.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08" w15:restartNumberingAfterBreak="0">
    <w:nsid w:val="0DE9B83F"/>
    <w:multiLevelType w:val="multilevel"/>
    <w:tmpl w:val="00000001"/>
    <w:name w:val="HTML-List23342086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09" w15:restartNumberingAfterBreak="0">
    <w:nsid w:val="0DE9BB2C"/>
    <w:multiLevelType w:val="multilevel"/>
    <w:tmpl w:val="00000001"/>
    <w:name w:val="HTML-List23342161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10" w15:restartNumberingAfterBreak="0">
    <w:nsid w:val="0DE9BFFD"/>
    <w:multiLevelType w:val="multilevel"/>
    <w:tmpl w:val="00000001"/>
    <w:name w:val="HTML-List23342284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11" w15:restartNumberingAfterBreak="0">
    <w:nsid w:val="0DE9C2F9"/>
    <w:multiLevelType w:val="multilevel"/>
    <w:tmpl w:val="00000001"/>
    <w:name w:val="HTML-List2334236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12" w15:restartNumberingAfterBreak="0">
    <w:nsid w:val="0DE9C53A"/>
    <w:multiLevelType w:val="multilevel"/>
    <w:tmpl w:val="00000001"/>
    <w:name w:val="HTML-List23342418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13" w15:restartNumberingAfterBreak="0">
    <w:nsid w:val="0DE9C76C"/>
    <w:multiLevelType w:val="multilevel"/>
    <w:tmpl w:val="00000001"/>
    <w:name w:val="HTML-List23342474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14" w15:restartNumberingAfterBreak="0">
    <w:nsid w:val="0DE9C940"/>
    <w:multiLevelType w:val="multilevel"/>
    <w:tmpl w:val="00000001"/>
    <w:name w:val="HTML-List23342521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15" w15:restartNumberingAfterBreak="0">
    <w:nsid w:val="0DE9CB24"/>
    <w:multiLevelType w:val="multilevel"/>
    <w:tmpl w:val="00000001"/>
    <w:name w:val="HTML-List23342570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16" w15:restartNumberingAfterBreak="0">
    <w:nsid w:val="0DE9CE10"/>
    <w:multiLevelType w:val="multilevel"/>
    <w:tmpl w:val="00000001"/>
    <w:name w:val="HTML-List23342644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17" w15:restartNumberingAfterBreak="0">
    <w:nsid w:val="0DE9D061"/>
    <w:multiLevelType w:val="multilevel"/>
    <w:tmpl w:val="00000001"/>
    <w:name w:val="HTML-List23342704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18" w15:restartNumberingAfterBreak="0">
    <w:nsid w:val="0DE9D2A2"/>
    <w:multiLevelType w:val="multilevel"/>
    <w:tmpl w:val="00000001"/>
    <w:name w:val="HTML-List23342761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19" w15:restartNumberingAfterBreak="0">
    <w:nsid w:val="0DE9D4D4"/>
    <w:multiLevelType w:val="multilevel"/>
    <w:tmpl w:val="00000001"/>
    <w:name w:val="HTML-List23342818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20" w15:restartNumberingAfterBreak="0">
    <w:nsid w:val="0DE9D706"/>
    <w:multiLevelType w:val="multilevel"/>
    <w:tmpl w:val="00000001"/>
    <w:name w:val="HTML-List23342874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21" w15:restartNumberingAfterBreak="0">
    <w:nsid w:val="0DE9D947"/>
    <w:multiLevelType w:val="multilevel"/>
    <w:tmpl w:val="00000001"/>
    <w:name w:val="HTML-List23342931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22" w15:restartNumberingAfterBreak="0">
    <w:nsid w:val="0DE9D956"/>
    <w:multiLevelType w:val="multilevel"/>
    <w:tmpl w:val="00000002"/>
    <w:name w:val="HTML-List23342933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23" w15:restartNumberingAfterBreak="0">
    <w:nsid w:val="0DE9DB98"/>
    <w:multiLevelType w:val="multilevel"/>
    <w:tmpl w:val="00000001"/>
    <w:name w:val="HTML-List23342991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24" w15:restartNumberingAfterBreak="0">
    <w:nsid w:val="0DE9DDC9"/>
    <w:multiLevelType w:val="multilevel"/>
    <w:tmpl w:val="00000001"/>
    <w:name w:val="HTML-List23343047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25" w15:restartNumberingAfterBreak="0">
    <w:nsid w:val="0DE9DF8E"/>
    <w:multiLevelType w:val="multilevel"/>
    <w:tmpl w:val="00000001"/>
    <w:name w:val="HTML-List23343092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26" w15:restartNumberingAfterBreak="0">
    <w:nsid w:val="0DE9E162"/>
    <w:multiLevelType w:val="multilevel"/>
    <w:tmpl w:val="00000001"/>
    <w:name w:val="HTML-List23343139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27" w15:restartNumberingAfterBreak="0">
    <w:nsid w:val="0DE9E336"/>
    <w:multiLevelType w:val="multilevel"/>
    <w:tmpl w:val="00000001"/>
    <w:name w:val="HTML-List2334318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28" w15:restartNumberingAfterBreak="0">
    <w:nsid w:val="0DE9E50A"/>
    <w:multiLevelType w:val="multilevel"/>
    <w:tmpl w:val="00000001"/>
    <w:name w:val="HTML-List23343233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29" w15:restartNumberingAfterBreak="0">
    <w:nsid w:val="0DE9E6ED"/>
    <w:multiLevelType w:val="multilevel"/>
    <w:tmpl w:val="00000001"/>
    <w:name w:val="HTML-List23343281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30" w15:restartNumberingAfterBreak="0">
    <w:nsid w:val="0DE9E8B2"/>
    <w:multiLevelType w:val="multilevel"/>
    <w:tmpl w:val="00000001"/>
    <w:name w:val="HTML-List23343326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31" w15:restartNumberingAfterBreak="0">
    <w:nsid w:val="0DE9E8C1"/>
    <w:multiLevelType w:val="multilevel"/>
    <w:tmpl w:val="00000002"/>
    <w:name w:val="HTML-List23343328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32" w15:restartNumberingAfterBreak="0">
    <w:nsid w:val="0DE9EA86"/>
    <w:multiLevelType w:val="multilevel"/>
    <w:tmpl w:val="00000001"/>
    <w:name w:val="HTML-List23343373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33" w15:restartNumberingAfterBreak="0">
    <w:nsid w:val="0DE9ECC7"/>
    <w:multiLevelType w:val="multilevel"/>
    <w:tmpl w:val="00000001"/>
    <w:name w:val="HTML-List23343431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34" w15:restartNumberingAfterBreak="0">
    <w:nsid w:val="0DE9EEF8"/>
    <w:multiLevelType w:val="multilevel"/>
    <w:tmpl w:val="00000001"/>
    <w:name w:val="HTML-List23343487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35" w15:restartNumberingAfterBreak="0">
    <w:nsid w:val="0DE9F1A7"/>
    <w:multiLevelType w:val="multilevel"/>
    <w:tmpl w:val="00000001"/>
    <w:name w:val="HTML-List23343555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36" w15:restartNumberingAfterBreak="0">
    <w:nsid w:val="0DE9F3D8"/>
    <w:multiLevelType w:val="multilevel"/>
    <w:tmpl w:val="00000001"/>
    <w:name w:val="HTML-List23343612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37" w15:restartNumberingAfterBreak="0">
    <w:nsid w:val="0DE9F687"/>
    <w:multiLevelType w:val="multilevel"/>
    <w:tmpl w:val="00000001"/>
    <w:name w:val="HTML-List23343680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38" w15:restartNumberingAfterBreak="0">
    <w:nsid w:val="0DE9F696"/>
    <w:multiLevelType w:val="multilevel"/>
    <w:tmpl w:val="00000002"/>
    <w:name w:val="HTML-List23343682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39" w15:restartNumberingAfterBreak="0">
    <w:nsid w:val="0DE9F974"/>
    <w:multiLevelType w:val="multilevel"/>
    <w:tmpl w:val="00000001"/>
    <w:name w:val="HTML-List23343755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40" w15:restartNumberingAfterBreak="0">
    <w:nsid w:val="0DE9FC41"/>
    <w:multiLevelType w:val="multilevel"/>
    <w:tmpl w:val="00000001"/>
    <w:name w:val="HTML-List23343827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41" w15:restartNumberingAfterBreak="0">
    <w:nsid w:val="0DE9FF2E"/>
    <w:multiLevelType w:val="multilevel"/>
    <w:tmpl w:val="00000001"/>
    <w:name w:val="HTML-List23343902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42" w15:restartNumberingAfterBreak="0">
    <w:nsid w:val="0DEA01EC"/>
    <w:multiLevelType w:val="multilevel"/>
    <w:tmpl w:val="00000001"/>
    <w:name w:val="HTML-List23343972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43" w15:restartNumberingAfterBreak="0">
    <w:nsid w:val="0DEA044C"/>
    <w:multiLevelType w:val="multilevel"/>
    <w:tmpl w:val="00000001"/>
    <w:name w:val="HTML-List23344033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44" w15:restartNumberingAfterBreak="0">
    <w:nsid w:val="0DEA069D"/>
    <w:multiLevelType w:val="multilevel"/>
    <w:tmpl w:val="00000001"/>
    <w:name w:val="HTML-List23344092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45" w15:restartNumberingAfterBreak="0">
    <w:nsid w:val="0DEA0890"/>
    <w:multiLevelType w:val="multilevel"/>
    <w:tmpl w:val="00000001"/>
    <w:name w:val="HTML-List23344142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46" w15:restartNumberingAfterBreak="0">
    <w:nsid w:val="0DEA0BCB"/>
    <w:multiLevelType w:val="multilevel"/>
    <w:tmpl w:val="00000001"/>
    <w:name w:val="HTML-List2334422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47" w15:restartNumberingAfterBreak="0">
    <w:nsid w:val="0DEA0FE0"/>
    <w:multiLevelType w:val="multilevel"/>
    <w:tmpl w:val="00000001"/>
    <w:name w:val="HTML-List23344329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48" w15:restartNumberingAfterBreak="0">
    <w:nsid w:val="0DEA1231"/>
    <w:multiLevelType w:val="multilevel"/>
    <w:tmpl w:val="00000001"/>
    <w:name w:val="HTML-List23344388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49" w15:restartNumberingAfterBreak="0">
    <w:nsid w:val="0DEA1472"/>
    <w:multiLevelType w:val="multilevel"/>
    <w:tmpl w:val="00000001"/>
    <w:name w:val="HTML-List23344446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50" w15:restartNumberingAfterBreak="0">
    <w:nsid w:val="0DEA16B4"/>
    <w:multiLevelType w:val="multilevel"/>
    <w:tmpl w:val="00000001"/>
    <w:name w:val="HTML-List23344504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51" w15:restartNumberingAfterBreak="0">
    <w:nsid w:val="0DEA18F5"/>
    <w:multiLevelType w:val="multilevel"/>
    <w:tmpl w:val="00000001"/>
    <w:name w:val="HTML-List23344562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52" w15:restartNumberingAfterBreak="0">
    <w:nsid w:val="0DEA1B26"/>
    <w:multiLevelType w:val="multilevel"/>
    <w:tmpl w:val="00000001"/>
    <w:name w:val="HTML-List23344618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53" w15:restartNumberingAfterBreak="0">
    <w:nsid w:val="0DEA1D68"/>
    <w:multiLevelType w:val="multilevel"/>
    <w:tmpl w:val="00000001"/>
    <w:name w:val="HTML-List23344676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54" w15:restartNumberingAfterBreak="0">
    <w:nsid w:val="0DEA1F3C"/>
    <w:multiLevelType w:val="multilevel"/>
    <w:tmpl w:val="00000001"/>
    <w:name w:val="HTML-List23344722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55" w15:restartNumberingAfterBreak="0">
    <w:nsid w:val="0DEA217D"/>
    <w:multiLevelType w:val="multilevel"/>
    <w:tmpl w:val="00000001"/>
    <w:name w:val="HTML-List23344780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56" w15:restartNumberingAfterBreak="0">
    <w:nsid w:val="0DEA2498"/>
    <w:multiLevelType w:val="multilevel"/>
    <w:tmpl w:val="00000001"/>
    <w:name w:val="HTML-List23344860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57" w15:restartNumberingAfterBreak="0">
    <w:nsid w:val="0DEA26DA"/>
    <w:multiLevelType w:val="multilevel"/>
    <w:tmpl w:val="00000001"/>
    <w:name w:val="HTML-List23344917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58" w15:restartNumberingAfterBreak="0">
    <w:nsid w:val="0DEA2988"/>
    <w:multiLevelType w:val="multilevel"/>
    <w:tmpl w:val="00000001"/>
    <w:name w:val="HTML-List23344986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59" w15:restartNumberingAfterBreak="0">
    <w:nsid w:val="0DEA2998"/>
    <w:multiLevelType w:val="multilevel"/>
    <w:tmpl w:val="00000002"/>
    <w:name w:val="HTML-List23344988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60" w15:restartNumberingAfterBreak="0">
    <w:nsid w:val="0DEA2C75"/>
    <w:multiLevelType w:val="multilevel"/>
    <w:tmpl w:val="00000001"/>
    <w:name w:val="HTML-List23345061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61" w15:restartNumberingAfterBreak="0">
    <w:nsid w:val="0DEA2EA6"/>
    <w:multiLevelType w:val="multilevel"/>
    <w:tmpl w:val="00000001"/>
    <w:name w:val="HTML-List23345117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62" w15:restartNumberingAfterBreak="0">
    <w:nsid w:val="0DEA30F7"/>
    <w:multiLevelType w:val="multilevel"/>
    <w:tmpl w:val="00000001"/>
    <w:name w:val="HTML-List23345176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63" w15:restartNumberingAfterBreak="0">
    <w:nsid w:val="0DEA32DB"/>
    <w:multiLevelType w:val="multilevel"/>
    <w:tmpl w:val="00000001"/>
    <w:name w:val="HTML-List2334522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64" w15:restartNumberingAfterBreak="0">
    <w:nsid w:val="0DEA34AF"/>
    <w:multiLevelType w:val="multilevel"/>
    <w:tmpl w:val="00000001"/>
    <w:name w:val="HTML-List23345271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65" w15:restartNumberingAfterBreak="0">
    <w:nsid w:val="0DEA372E"/>
    <w:multiLevelType w:val="multilevel"/>
    <w:tmpl w:val="00000001"/>
    <w:name w:val="HTML-List23345335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66" w15:restartNumberingAfterBreak="0">
    <w:nsid w:val="0DEA3970"/>
    <w:multiLevelType w:val="multilevel"/>
    <w:tmpl w:val="00000001"/>
    <w:name w:val="HTML-List23345393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67" w15:restartNumberingAfterBreak="0">
    <w:nsid w:val="0DEA3BA1"/>
    <w:multiLevelType w:val="multilevel"/>
    <w:tmpl w:val="00000001"/>
    <w:name w:val="HTML-List23345449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68" w15:restartNumberingAfterBreak="0">
    <w:nsid w:val="0DEA3BB1"/>
    <w:multiLevelType w:val="multilevel"/>
    <w:tmpl w:val="00000002"/>
    <w:name w:val="HTML-List23345451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69" w15:restartNumberingAfterBreak="0">
    <w:nsid w:val="0DEA3E6F"/>
    <w:multiLevelType w:val="multilevel"/>
    <w:tmpl w:val="00000001"/>
    <w:name w:val="HTML-List23345521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70" w15:restartNumberingAfterBreak="0">
    <w:nsid w:val="0DEA40C0"/>
    <w:multiLevelType w:val="multilevel"/>
    <w:tmpl w:val="00000001"/>
    <w:name w:val="HTML-List23345580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71" w15:restartNumberingAfterBreak="0">
    <w:nsid w:val="0DEA4301"/>
    <w:multiLevelType w:val="multilevel"/>
    <w:tmpl w:val="00000001"/>
    <w:name w:val="HTML-List23345638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72" w15:restartNumberingAfterBreak="0">
    <w:nsid w:val="0DEA44D5"/>
    <w:multiLevelType w:val="multilevel"/>
    <w:tmpl w:val="00000001"/>
    <w:name w:val="HTML-List23345685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73" w15:restartNumberingAfterBreak="0">
    <w:nsid w:val="0DEA4810"/>
    <w:multiLevelType w:val="multilevel"/>
    <w:tmpl w:val="00000001"/>
    <w:name w:val="HTML-List23345768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74" w15:restartNumberingAfterBreak="0">
    <w:nsid w:val="0DEA4AAF"/>
    <w:multiLevelType w:val="multilevel"/>
    <w:tmpl w:val="00000001"/>
    <w:name w:val="HTML-List2334583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75" w15:restartNumberingAfterBreak="0">
    <w:nsid w:val="0DEA4E09"/>
    <w:multiLevelType w:val="multilevel"/>
    <w:tmpl w:val="00000001"/>
    <w:name w:val="HTML-List2334592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76" w15:restartNumberingAfterBreak="0">
    <w:nsid w:val="0DEA5124"/>
    <w:multiLevelType w:val="multilevel"/>
    <w:tmpl w:val="00000001"/>
    <w:name w:val="HTML-List23346000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77" w15:restartNumberingAfterBreak="0">
    <w:nsid w:val="0DEA547E"/>
    <w:multiLevelType w:val="multilevel"/>
    <w:tmpl w:val="00000001"/>
    <w:name w:val="HTML-List2334608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78" w15:restartNumberingAfterBreak="0">
    <w:nsid w:val="0DEA57A9"/>
    <w:multiLevelType w:val="multilevel"/>
    <w:tmpl w:val="00000001"/>
    <w:name w:val="HTML-List23346167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79" w15:restartNumberingAfterBreak="0">
    <w:nsid w:val="0DEA5AC5"/>
    <w:multiLevelType w:val="multilevel"/>
    <w:tmpl w:val="00000001"/>
    <w:name w:val="HTML-List23346246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80" w15:restartNumberingAfterBreak="0">
    <w:nsid w:val="0DEA5E00"/>
    <w:multiLevelType w:val="multilevel"/>
    <w:tmpl w:val="00000001"/>
    <w:name w:val="HTML-List23346329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81" w15:restartNumberingAfterBreak="0">
    <w:nsid w:val="0DEA611B"/>
    <w:multiLevelType w:val="multilevel"/>
    <w:tmpl w:val="00000001"/>
    <w:name w:val="HTML-List23346409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82" w15:restartNumberingAfterBreak="0">
    <w:nsid w:val="0DEA6447"/>
    <w:multiLevelType w:val="multilevel"/>
    <w:tmpl w:val="00000001"/>
    <w:name w:val="HTML-List23346490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83" w15:restartNumberingAfterBreak="0">
    <w:nsid w:val="0DEA6772"/>
    <w:multiLevelType w:val="multilevel"/>
    <w:tmpl w:val="00000001"/>
    <w:name w:val="HTML-List23346571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84" w15:restartNumberingAfterBreak="0">
    <w:nsid w:val="0DEA6AFB"/>
    <w:multiLevelType w:val="multilevel"/>
    <w:tmpl w:val="00000001"/>
    <w:name w:val="HTML-List23346661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85" w15:restartNumberingAfterBreak="0">
    <w:nsid w:val="0DEA6EC2"/>
    <w:multiLevelType w:val="multilevel"/>
    <w:tmpl w:val="00000001"/>
    <w:name w:val="HTML-List23346758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86" w15:restartNumberingAfterBreak="0">
    <w:nsid w:val="0DEA724B"/>
    <w:multiLevelType w:val="multilevel"/>
    <w:tmpl w:val="00000001"/>
    <w:name w:val="HTML-List23346849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87" w15:restartNumberingAfterBreak="0">
    <w:nsid w:val="0DEA726A"/>
    <w:multiLevelType w:val="multilevel"/>
    <w:tmpl w:val="00000002"/>
    <w:name w:val="HTML-List23346852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88" w15:restartNumberingAfterBreak="0">
    <w:nsid w:val="0DEA7660"/>
    <w:multiLevelType w:val="multilevel"/>
    <w:tmpl w:val="00000001"/>
    <w:name w:val="HTML-List23346953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89" w15:restartNumberingAfterBreak="0">
    <w:nsid w:val="0DEA7A65"/>
    <w:multiLevelType w:val="multilevel"/>
    <w:tmpl w:val="00000001"/>
    <w:name w:val="HTML-List23347056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90" w15:restartNumberingAfterBreak="0">
    <w:nsid w:val="0DEA7E4C"/>
    <w:multiLevelType w:val="multilevel"/>
    <w:tmpl w:val="00000001"/>
    <w:name w:val="HTML-List23347156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91" w15:restartNumberingAfterBreak="0">
    <w:nsid w:val="0DEA8251"/>
    <w:multiLevelType w:val="multilevel"/>
    <w:tmpl w:val="00000001"/>
    <w:name w:val="HTML-List23347259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92" w15:restartNumberingAfterBreak="0">
    <w:nsid w:val="0DEA8261"/>
    <w:multiLevelType w:val="multilevel"/>
    <w:tmpl w:val="00000002"/>
    <w:name w:val="HTML-List2334726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93" w15:restartNumberingAfterBreak="0">
    <w:nsid w:val="23A042B5"/>
    <w:multiLevelType w:val="multilevel"/>
    <w:tmpl w:val="00000001"/>
    <w:name w:val="HTML-List59770539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94" w15:restartNumberingAfterBreak="0">
    <w:nsid w:val="23A04B0E"/>
    <w:multiLevelType w:val="multilevel"/>
    <w:tmpl w:val="00000001"/>
    <w:name w:val="HTML-List59770753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95" w15:restartNumberingAfterBreak="0">
    <w:nsid w:val="23A06590"/>
    <w:multiLevelType w:val="multilevel"/>
    <w:tmpl w:val="00000001"/>
    <w:name w:val="HTML-List59771432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96" w15:restartNumberingAfterBreak="0">
    <w:nsid w:val="23A06C35"/>
    <w:multiLevelType w:val="multilevel"/>
    <w:tmpl w:val="00000001"/>
    <w:name w:val="HTML-List59771602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97" w15:restartNumberingAfterBreak="0">
    <w:nsid w:val="23A071A1"/>
    <w:multiLevelType w:val="multilevel"/>
    <w:tmpl w:val="00000001"/>
    <w:name w:val="HTML-List5977174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98" w15:restartNumberingAfterBreak="0">
    <w:nsid w:val="23A07681"/>
    <w:multiLevelType w:val="multilevel"/>
    <w:tmpl w:val="00000001"/>
    <w:name w:val="HTML-List59771865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99" w15:restartNumberingAfterBreak="0">
    <w:nsid w:val="23A079FA"/>
    <w:multiLevelType w:val="multilevel"/>
    <w:tmpl w:val="00000001"/>
    <w:name w:val="HTML-List59771954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00" w15:restartNumberingAfterBreak="0">
    <w:nsid w:val="23A07A0A"/>
    <w:multiLevelType w:val="multilevel"/>
    <w:tmpl w:val="00000002"/>
    <w:name w:val="HTML-List5977195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01" w15:restartNumberingAfterBreak="0">
    <w:nsid w:val="23A07DB2"/>
    <w:multiLevelType w:val="multilevel"/>
    <w:tmpl w:val="00000001"/>
    <w:name w:val="HTML-List59772049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02" w15:restartNumberingAfterBreak="0">
    <w:nsid w:val="23A0836C"/>
    <w:multiLevelType w:val="multilevel"/>
    <w:tmpl w:val="00000001"/>
    <w:name w:val="HTML-List59772196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03" w15:restartNumberingAfterBreak="0">
    <w:nsid w:val="23A0882D"/>
    <w:multiLevelType w:val="multilevel"/>
    <w:tmpl w:val="00000001"/>
    <w:name w:val="HTML-List59772318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04" w15:restartNumberingAfterBreak="0">
    <w:nsid w:val="23A08CFE"/>
    <w:multiLevelType w:val="multilevel"/>
    <w:tmpl w:val="00000001"/>
    <w:name w:val="HTML-List59772441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05" w15:restartNumberingAfterBreak="0">
    <w:nsid w:val="23A091DE"/>
    <w:multiLevelType w:val="multilevel"/>
    <w:tmpl w:val="00000001"/>
    <w:name w:val="HTML-List5977256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06" w15:restartNumberingAfterBreak="0">
    <w:nsid w:val="23A098EF"/>
    <w:multiLevelType w:val="multilevel"/>
    <w:tmpl w:val="00000001"/>
    <w:name w:val="HTML-List59772747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07" w15:restartNumberingAfterBreak="0">
    <w:nsid w:val="23A09DB0"/>
    <w:multiLevelType w:val="multilevel"/>
    <w:tmpl w:val="00000001"/>
    <w:name w:val="HTML-List59772868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08" w15:restartNumberingAfterBreak="0">
    <w:nsid w:val="23A0A261"/>
    <w:multiLevelType w:val="multilevel"/>
    <w:tmpl w:val="00000001"/>
    <w:name w:val="HTML-List59772988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09" w15:restartNumberingAfterBreak="0">
    <w:nsid w:val="23A0A741"/>
    <w:multiLevelType w:val="multilevel"/>
    <w:tmpl w:val="00000001"/>
    <w:name w:val="HTML-List59773113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10" w15:restartNumberingAfterBreak="0">
    <w:nsid w:val="23A0AACA"/>
    <w:multiLevelType w:val="multilevel"/>
    <w:tmpl w:val="00000001"/>
    <w:name w:val="HTML-List59773204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11" w15:restartNumberingAfterBreak="0">
    <w:nsid w:val="23A0AE53"/>
    <w:multiLevelType w:val="multilevel"/>
    <w:tmpl w:val="00000001"/>
    <w:name w:val="HTML-List59773294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12" w15:restartNumberingAfterBreak="0">
    <w:nsid w:val="23A0B1CC"/>
    <w:multiLevelType w:val="multilevel"/>
    <w:tmpl w:val="00000001"/>
    <w:name w:val="HTML-List59773383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13" w15:restartNumberingAfterBreak="0">
    <w:nsid w:val="23A0B555"/>
    <w:multiLevelType w:val="multilevel"/>
    <w:tmpl w:val="00000001"/>
    <w:name w:val="HTML-List59773474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14" w15:restartNumberingAfterBreak="0">
    <w:nsid w:val="23A0B8ED"/>
    <w:multiLevelType w:val="multilevel"/>
    <w:tmpl w:val="00000001"/>
    <w:name w:val="HTML-List59773566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15" w15:restartNumberingAfterBreak="0">
    <w:nsid w:val="23A0BCF3"/>
    <w:multiLevelType w:val="multilevel"/>
    <w:tmpl w:val="00000001"/>
    <w:name w:val="HTML-List59773669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16" w15:restartNumberingAfterBreak="0">
    <w:nsid w:val="23A0C09B"/>
    <w:multiLevelType w:val="multilevel"/>
    <w:tmpl w:val="00000001"/>
    <w:name w:val="HTML-List59773762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17" w15:restartNumberingAfterBreak="0">
    <w:nsid w:val="23A0C55C"/>
    <w:multiLevelType w:val="multilevel"/>
    <w:tmpl w:val="00000001"/>
    <w:name w:val="HTML-List59773884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18" w15:restartNumberingAfterBreak="0">
    <w:nsid w:val="23A0C56B"/>
    <w:multiLevelType w:val="multilevel"/>
    <w:tmpl w:val="00000002"/>
    <w:name w:val="HTML-List59773885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19" w15:restartNumberingAfterBreak="0">
    <w:nsid w:val="23A0C980"/>
    <w:multiLevelType w:val="multilevel"/>
    <w:tmpl w:val="00000001"/>
    <w:name w:val="HTML-List59773990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20" w15:restartNumberingAfterBreak="0">
    <w:nsid w:val="23A0CE41"/>
    <w:multiLevelType w:val="multilevel"/>
    <w:tmpl w:val="00000001"/>
    <w:name w:val="HTML-List59774112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21" w15:restartNumberingAfterBreak="0">
    <w:nsid w:val="23A0D2F2"/>
    <w:multiLevelType w:val="multilevel"/>
    <w:tmpl w:val="00000001"/>
    <w:name w:val="HTML-List59774232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22" w15:restartNumberingAfterBreak="0">
    <w:nsid w:val="23A0D302"/>
    <w:multiLevelType w:val="multilevel"/>
    <w:tmpl w:val="00000002"/>
    <w:name w:val="HTML-List59774233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23" w15:restartNumberingAfterBreak="0">
    <w:nsid w:val="23A0D7C3"/>
    <w:multiLevelType w:val="multilevel"/>
    <w:tmpl w:val="00000001"/>
    <w:name w:val="HTML-List59774355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24" w15:restartNumberingAfterBreak="0">
    <w:nsid w:val="23A0DE19"/>
    <w:multiLevelType w:val="multilevel"/>
    <w:tmpl w:val="00000001"/>
    <w:name w:val="HTML-List59774517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25" w15:restartNumberingAfterBreak="0">
    <w:nsid w:val="23A0E357"/>
    <w:multiLevelType w:val="multilevel"/>
    <w:tmpl w:val="00000001"/>
    <w:name w:val="HTML-List59774651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26" w15:restartNumberingAfterBreak="0">
    <w:nsid w:val="23A0E837"/>
    <w:multiLevelType w:val="multilevel"/>
    <w:tmpl w:val="00000001"/>
    <w:name w:val="HTML-List59774776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27" w15:restartNumberingAfterBreak="0">
    <w:nsid w:val="23A0EDA3"/>
    <w:multiLevelType w:val="multilevel"/>
    <w:tmpl w:val="00000001"/>
    <w:name w:val="HTML-List59774915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28" w15:restartNumberingAfterBreak="0">
    <w:nsid w:val="23A0F8CA"/>
    <w:multiLevelType w:val="multilevel"/>
    <w:tmpl w:val="00000001"/>
    <w:name w:val="HTML-List59775201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29" w15:restartNumberingAfterBreak="0">
    <w:nsid w:val="23A0FCDF"/>
    <w:multiLevelType w:val="multilevel"/>
    <w:tmpl w:val="00000001"/>
    <w:name w:val="HTML-List59775305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30" w15:restartNumberingAfterBreak="0">
    <w:nsid w:val="23A10104"/>
    <w:multiLevelType w:val="multilevel"/>
    <w:tmpl w:val="00000001"/>
    <w:name w:val="HTML-List59775411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31" w15:restartNumberingAfterBreak="0">
    <w:nsid w:val="23A107B8"/>
    <w:multiLevelType w:val="multilevel"/>
    <w:tmpl w:val="00000001"/>
    <w:name w:val="HTML-List59775583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32" w15:restartNumberingAfterBreak="0">
    <w:nsid w:val="23A10FB4"/>
    <w:multiLevelType w:val="multilevel"/>
    <w:tmpl w:val="00000001"/>
    <w:name w:val="HTML-List59775787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33" w15:restartNumberingAfterBreak="0">
    <w:nsid w:val="23A11649"/>
    <w:multiLevelType w:val="multilevel"/>
    <w:tmpl w:val="00000001"/>
    <w:name w:val="HTML-List59775956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34" w15:restartNumberingAfterBreak="0">
    <w:nsid w:val="23A11A5E"/>
    <w:multiLevelType w:val="multilevel"/>
    <w:tmpl w:val="00000001"/>
    <w:name w:val="HTML-List59776060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35" w15:restartNumberingAfterBreak="0">
    <w:nsid w:val="23A11E83"/>
    <w:multiLevelType w:val="multilevel"/>
    <w:tmpl w:val="00000001"/>
    <w:name w:val="HTML-List59776166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36" w15:restartNumberingAfterBreak="0">
    <w:nsid w:val="23A12546"/>
    <w:multiLevelType w:val="multilevel"/>
    <w:tmpl w:val="00000001"/>
    <w:name w:val="HTML-List59776339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37" w15:restartNumberingAfterBreak="0">
    <w:nsid w:val="23A12A07"/>
    <w:multiLevelType w:val="multilevel"/>
    <w:tmpl w:val="00000001"/>
    <w:name w:val="HTML-List59776461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38" w15:restartNumberingAfterBreak="0">
    <w:nsid w:val="23A12EF7"/>
    <w:multiLevelType w:val="multilevel"/>
    <w:tmpl w:val="00000001"/>
    <w:name w:val="HTML-List59776587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39" w15:restartNumberingAfterBreak="0">
    <w:nsid w:val="23A134E0"/>
    <w:multiLevelType w:val="multilevel"/>
    <w:tmpl w:val="00000001"/>
    <w:name w:val="HTML-List59776739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0" w15:restartNumberingAfterBreak="0">
    <w:nsid w:val="23A13A3D"/>
    <w:multiLevelType w:val="multilevel"/>
    <w:tmpl w:val="00000001"/>
    <w:name w:val="HTML-List59776876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1" w15:restartNumberingAfterBreak="0">
    <w:nsid w:val="23A1413F"/>
    <w:multiLevelType w:val="multilevel"/>
    <w:tmpl w:val="00000001"/>
    <w:name w:val="HTML-List59777055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2" w15:restartNumberingAfterBreak="0">
    <w:nsid w:val="23A1460F"/>
    <w:multiLevelType w:val="multilevel"/>
    <w:tmpl w:val="00000001"/>
    <w:name w:val="HTML-List59777179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3" w15:restartNumberingAfterBreak="0">
    <w:nsid w:val="23A1461F"/>
    <w:multiLevelType w:val="multilevel"/>
    <w:tmpl w:val="00000004"/>
    <w:name w:val="HTML-List59777180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4" w15:restartNumberingAfterBreak="0">
    <w:nsid w:val="23A14BBA"/>
    <w:multiLevelType w:val="multilevel"/>
    <w:tmpl w:val="00000001"/>
    <w:name w:val="HTML-List59777324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5" w15:restartNumberingAfterBreak="0">
    <w:nsid w:val="23A1508A"/>
    <w:multiLevelType w:val="multilevel"/>
    <w:tmpl w:val="00000001"/>
    <w:name w:val="HTML-List59777447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6" w15:restartNumberingAfterBreak="0">
    <w:nsid w:val="23A1574E"/>
    <w:multiLevelType w:val="multilevel"/>
    <w:tmpl w:val="00000001"/>
    <w:name w:val="HTML-List59777620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7" w15:restartNumberingAfterBreak="0">
    <w:nsid w:val="23A15C5D"/>
    <w:multiLevelType w:val="multilevel"/>
    <w:tmpl w:val="00000001"/>
    <w:name w:val="HTML-List59777750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8" w15:restartNumberingAfterBreak="0">
    <w:nsid w:val="23A161E8"/>
    <w:multiLevelType w:val="multilevel"/>
    <w:tmpl w:val="00000001"/>
    <w:name w:val="HTML-List59777892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9" w15:restartNumberingAfterBreak="0">
    <w:nsid w:val="23A16581"/>
    <w:multiLevelType w:val="multilevel"/>
    <w:tmpl w:val="00000001"/>
    <w:name w:val="HTML-List59777984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50" w15:restartNumberingAfterBreak="0">
    <w:nsid w:val="23A16909"/>
    <w:multiLevelType w:val="multilevel"/>
    <w:tmpl w:val="00000001"/>
    <w:name w:val="HTML-List59778074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51" w15:restartNumberingAfterBreak="0">
    <w:nsid w:val="23A16E66"/>
    <w:multiLevelType w:val="multilevel"/>
    <w:tmpl w:val="00000001"/>
    <w:name w:val="HTML-List59778211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52" w15:restartNumberingAfterBreak="0">
    <w:nsid w:val="23A17308"/>
    <w:multiLevelType w:val="multilevel"/>
    <w:tmpl w:val="00000001"/>
    <w:name w:val="HTML-List59778330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53" w15:restartNumberingAfterBreak="0">
    <w:nsid w:val="23A1772D"/>
    <w:multiLevelType w:val="multilevel"/>
    <w:tmpl w:val="00000001"/>
    <w:name w:val="HTML-List59778436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54" w15:restartNumberingAfterBreak="0">
    <w:nsid w:val="23A17D83"/>
    <w:multiLevelType w:val="multilevel"/>
    <w:tmpl w:val="00000001"/>
    <w:name w:val="HTML-List59778598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55" w15:restartNumberingAfterBreak="0">
    <w:nsid w:val="23A188AA"/>
    <w:multiLevelType w:val="multilevel"/>
    <w:tmpl w:val="00000001"/>
    <w:name w:val="HTML-List59778884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56" w15:restartNumberingAfterBreak="0">
    <w:nsid w:val="23A18E36"/>
    <w:multiLevelType w:val="multilevel"/>
    <w:tmpl w:val="00000001"/>
    <w:name w:val="HTML-List5977902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57" w15:restartNumberingAfterBreak="0">
    <w:nsid w:val="23A1926A"/>
    <w:multiLevelType w:val="multilevel"/>
    <w:tmpl w:val="00000001"/>
    <w:name w:val="HTML-List59779133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58" w15:restartNumberingAfterBreak="0">
    <w:nsid w:val="23A19AE2"/>
    <w:multiLevelType w:val="multilevel"/>
    <w:tmpl w:val="00000001"/>
    <w:name w:val="HTML-List59779350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59" w15:restartNumberingAfterBreak="0">
    <w:nsid w:val="23A19F74"/>
    <w:multiLevelType w:val="multilevel"/>
    <w:tmpl w:val="00000001"/>
    <w:name w:val="HTML-List59779467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60" w15:restartNumberingAfterBreak="0">
    <w:nsid w:val="23A1A6D4"/>
    <w:multiLevelType w:val="multilevel"/>
    <w:tmpl w:val="00000001"/>
    <w:name w:val="HTML-List59779656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61" w15:restartNumberingAfterBreak="0">
    <w:nsid w:val="23A1AE24"/>
    <w:multiLevelType w:val="multilevel"/>
    <w:tmpl w:val="00000001"/>
    <w:name w:val="HTML-List59779843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62" w15:restartNumberingAfterBreak="0">
    <w:nsid w:val="23A1B48A"/>
    <w:multiLevelType w:val="multilevel"/>
    <w:tmpl w:val="00000001"/>
    <w:name w:val="HTML-List59780007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63" w15:restartNumberingAfterBreak="0">
    <w:nsid w:val="23A1BAF0"/>
    <w:multiLevelType w:val="multilevel"/>
    <w:tmpl w:val="00000001"/>
    <w:name w:val="HTML-List59780171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64" w15:restartNumberingAfterBreak="0">
    <w:nsid w:val="23A1C137"/>
    <w:multiLevelType w:val="multilevel"/>
    <w:tmpl w:val="00000001"/>
    <w:name w:val="HTML-List59780331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65" w15:restartNumberingAfterBreak="0">
    <w:nsid w:val="23A1C75E"/>
    <w:multiLevelType w:val="multilevel"/>
    <w:tmpl w:val="00000001"/>
    <w:name w:val="HTML-List59780489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66" w15:restartNumberingAfterBreak="0">
    <w:nsid w:val="23A1CF0C"/>
    <w:multiLevelType w:val="multilevel"/>
    <w:tmpl w:val="00000001"/>
    <w:name w:val="HTML-List59780686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67" w15:restartNumberingAfterBreak="0">
    <w:nsid w:val="23A1D562"/>
    <w:multiLevelType w:val="multilevel"/>
    <w:tmpl w:val="00000001"/>
    <w:name w:val="HTML-List59780848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68" w15:restartNumberingAfterBreak="0">
    <w:nsid w:val="23A1DB9A"/>
    <w:multiLevelType w:val="multilevel"/>
    <w:tmpl w:val="00000001"/>
    <w:name w:val="HTML-List59781007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69" w15:restartNumberingAfterBreak="0">
    <w:nsid w:val="23A1E21F"/>
    <w:multiLevelType w:val="multilevel"/>
    <w:tmpl w:val="00000001"/>
    <w:name w:val="HTML-List59781174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70" w15:restartNumberingAfterBreak="0">
    <w:nsid w:val="23A1E8F2"/>
    <w:multiLevelType w:val="multilevel"/>
    <w:tmpl w:val="00000001"/>
    <w:name w:val="HTML-List59781349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71" w15:restartNumberingAfterBreak="0">
    <w:nsid w:val="23A1F0AF"/>
    <w:multiLevelType w:val="multilevel"/>
    <w:tmpl w:val="00000001"/>
    <w:name w:val="HTML-List59781547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72" w15:restartNumberingAfterBreak="0">
    <w:nsid w:val="23A1F9B4"/>
    <w:multiLevelType w:val="multilevel"/>
    <w:tmpl w:val="00000001"/>
    <w:name w:val="HTML-List59781778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73" w15:restartNumberingAfterBreak="0">
    <w:nsid w:val="23A201BF"/>
    <w:multiLevelType w:val="multilevel"/>
    <w:tmpl w:val="00000001"/>
    <w:name w:val="HTML-List59781983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74" w15:restartNumberingAfterBreak="0">
    <w:nsid w:val="23A20825"/>
    <w:multiLevelType w:val="multilevel"/>
    <w:tmpl w:val="00000001"/>
    <w:name w:val="HTML-List59782147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75" w15:restartNumberingAfterBreak="0">
    <w:nsid w:val="23A20E9B"/>
    <w:multiLevelType w:val="multilevel"/>
    <w:tmpl w:val="00000001"/>
    <w:name w:val="HTML-List59782313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76" w15:restartNumberingAfterBreak="0">
    <w:nsid w:val="3AB90A7D"/>
    <w:multiLevelType w:val="hybridMultilevel"/>
    <w:tmpl w:val="29A27D3A"/>
    <w:name w:val="WW8Num32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7" w15:restartNumberingAfterBreak="0">
    <w:nsid w:val="5CA91A8C"/>
    <w:multiLevelType w:val="multilevel"/>
    <w:tmpl w:val="0D9EB43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</w:rPr>
    </w:lvl>
    <w:lvl w:ilvl="1">
      <w:start w:val="4"/>
      <w:numFmt w:val="decimal"/>
      <w:lvlText w:val="%1. %2.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2495" w:hanging="1775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78" w15:restartNumberingAfterBreak="0">
    <w:nsid w:val="659608D5"/>
    <w:multiLevelType w:val="hybridMultilevel"/>
    <w:tmpl w:val="33303328"/>
    <w:lvl w:ilvl="0" w:tplc="022A4D56">
      <w:start w:val="1"/>
      <w:numFmt w:val="decimal"/>
      <w:pStyle w:val="ESOOdrkyslovan1"/>
      <w:lvlText w:val="%1."/>
      <w:lvlJc w:val="left"/>
      <w:pPr>
        <w:tabs>
          <w:tab w:val="num" w:pos="1220"/>
        </w:tabs>
        <w:ind w:left="12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940"/>
        </w:tabs>
        <w:ind w:left="19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660"/>
        </w:tabs>
        <w:ind w:left="26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100"/>
        </w:tabs>
        <w:ind w:left="41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820"/>
        </w:tabs>
        <w:ind w:left="48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260"/>
        </w:tabs>
        <w:ind w:left="62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980"/>
        </w:tabs>
        <w:ind w:left="6980" w:hanging="180"/>
      </w:pPr>
      <w:rPr>
        <w:rFonts w:cs="Times New Roman"/>
      </w:rPr>
    </w:lvl>
  </w:abstractNum>
  <w:abstractNum w:abstractNumId="779" w15:restartNumberingAfterBreak="0">
    <w:nsid w:val="7D881A94"/>
    <w:multiLevelType w:val="multilevel"/>
    <w:tmpl w:val="713C9AC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777"/>
  </w:num>
  <w:num w:numId="4">
    <w:abstractNumId w:val="779"/>
  </w:num>
  <w:num w:numId="5">
    <w:abstractNumId w:val="778"/>
  </w:num>
  <w:num w:numId="6">
    <w:abstractNumId w:val="307"/>
  </w:num>
  <w:num w:numId="7">
    <w:abstractNumId w:val="5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9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9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0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0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0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0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0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0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0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0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1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1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1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1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1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15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1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1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1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1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1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1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>
    <w:abstractNumId w:val="16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1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16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17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17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17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17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1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17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17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1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7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17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1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18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18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1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8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>
    <w:abstractNumId w:val="18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>
    <w:abstractNumId w:val="18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18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18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1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9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9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9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1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9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9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9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9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20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2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20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20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20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0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20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2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550"/>
  </w:num>
  <w:num w:numId="160">
    <w:abstractNumId w:val="551"/>
  </w:num>
  <w:num w:numId="161">
    <w:abstractNumId w:val="552"/>
  </w:num>
  <w:numIdMacAtCleanup w:val="1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3AC"/>
    <w:rsid w:val="00000CA4"/>
    <w:rsid w:val="00001E53"/>
    <w:rsid w:val="00006274"/>
    <w:rsid w:val="000105A6"/>
    <w:rsid w:val="000120B5"/>
    <w:rsid w:val="00012706"/>
    <w:rsid w:val="00016460"/>
    <w:rsid w:val="00017066"/>
    <w:rsid w:val="00020B9D"/>
    <w:rsid w:val="00020CD3"/>
    <w:rsid w:val="00020EAC"/>
    <w:rsid w:val="000216C6"/>
    <w:rsid w:val="00021A92"/>
    <w:rsid w:val="00021AD8"/>
    <w:rsid w:val="00023851"/>
    <w:rsid w:val="00024683"/>
    <w:rsid w:val="0002568D"/>
    <w:rsid w:val="00025976"/>
    <w:rsid w:val="000263F4"/>
    <w:rsid w:val="00032B4F"/>
    <w:rsid w:val="00033B2B"/>
    <w:rsid w:val="0003428D"/>
    <w:rsid w:val="000369A5"/>
    <w:rsid w:val="00036AAE"/>
    <w:rsid w:val="00036E32"/>
    <w:rsid w:val="000411D0"/>
    <w:rsid w:val="00047223"/>
    <w:rsid w:val="000503D3"/>
    <w:rsid w:val="00054E33"/>
    <w:rsid w:val="00054E57"/>
    <w:rsid w:val="00056020"/>
    <w:rsid w:val="00056C54"/>
    <w:rsid w:val="0005796F"/>
    <w:rsid w:val="00057E80"/>
    <w:rsid w:val="000604EC"/>
    <w:rsid w:val="00061974"/>
    <w:rsid w:val="000619BE"/>
    <w:rsid w:val="00061F86"/>
    <w:rsid w:val="00064F0B"/>
    <w:rsid w:val="000650DA"/>
    <w:rsid w:val="00067676"/>
    <w:rsid w:val="000678A5"/>
    <w:rsid w:val="000720D3"/>
    <w:rsid w:val="000754FD"/>
    <w:rsid w:val="00076DB2"/>
    <w:rsid w:val="00082218"/>
    <w:rsid w:val="00082C32"/>
    <w:rsid w:val="000846D0"/>
    <w:rsid w:val="00084979"/>
    <w:rsid w:val="00087062"/>
    <w:rsid w:val="000913B2"/>
    <w:rsid w:val="00091FE1"/>
    <w:rsid w:val="00092A2C"/>
    <w:rsid w:val="00096DB2"/>
    <w:rsid w:val="0009707D"/>
    <w:rsid w:val="000A1CF9"/>
    <w:rsid w:val="000A3D64"/>
    <w:rsid w:val="000A3E21"/>
    <w:rsid w:val="000A4FAD"/>
    <w:rsid w:val="000A53C1"/>
    <w:rsid w:val="000A6675"/>
    <w:rsid w:val="000A67E7"/>
    <w:rsid w:val="000A729A"/>
    <w:rsid w:val="000B1633"/>
    <w:rsid w:val="000B5098"/>
    <w:rsid w:val="000B6080"/>
    <w:rsid w:val="000B6CDC"/>
    <w:rsid w:val="000C0850"/>
    <w:rsid w:val="000C31A7"/>
    <w:rsid w:val="000C79BA"/>
    <w:rsid w:val="000D1250"/>
    <w:rsid w:val="000D29C7"/>
    <w:rsid w:val="000D2B92"/>
    <w:rsid w:val="000D3822"/>
    <w:rsid w:val="000D5140"/>
    <w:rsid w:val="000D5D72"/>
    <w:rsid w:val="000D657A"/>
    <w:rsid w:val="000E3D99"/>
    <w:rsid w:val="000E4AAB"/>
    <w:rsid w:val="000E4D6E"/>
    <w:rsid w:val="000E6EA0"/>
    <w:rsid w:val="000F21F5"/>
    <w:rsid w:val="000F33E9"/>
    <w:rsid w:val="000F4D0C"/>
    <w:rsid w:val="000F56CA"/>
    <w:rsid w:val="00100DB1"/>
    <w:rsid w:val="00101E5D"/>
    <w:rsid w:val="00103FF8"/>
    <w:rsid w:val="00105E27"/>
    <w:rsid w:val="00106FDA"/>
    <w:rsid w:val="00107C9A"/>
    <w:rsid w:val="00110E64"/>
    <w:rsid w:val="00114A4C"/>
    <w:rsid w:val="00115168"/>
    <w:rsid w:val="001152E3"/>
    <w:rsid w:val="001216CA"/>
    <w:rsid w:val="00121F92"/>
    <w:rsid w:val="00122346"/>
    <w:rsid w:val="001227B7"/>
    <w:rsid w:val="001243EF"/>
    <w:rsid w:val="00124C05"/>
    <w:rsid w:val="00124EB3"/>
    <w:rsid w:val="00125E18"/>
    <w:rsid w:val="00126055"/>
    <w:rsid w:val="001274BA"/>
    <w:rsid w:val="00127BBD"/>
    <w:rsid w:val="001320A3"/>
    <w:rsid w:val="0013469B"/>
    <w:rsid w:val="00134C86"/>
    <w:rsid w:val="00136590"/>
    <w:rsid w:val="00136BCB"/>
    <w:rsid w:val="00136C2A"/>
    <w:rsid w:val="00137A48"/>
    <w:rsid w:val="00141672"/>
    <w:rsid w:val="00145379"/>
    <w:rsid w:val="001473AC"/>
    <w:rsid w:val="00147469"/>
    <w:rsid w:val="00150CD1"/>
    <w:rsid w:val="00155D12"/>
    <w:rsid w:val="00156477"/>
    <w:rsid w:val="00157395"/>
    <w:rsid w:val="00160589"/>
    <w:rsid w:val="00161558"/>
    <w:rsid w:val="00161DAD"/>
    <w:rsid w:val="00162771"/>
    <w:rsid w:val="00163C0E"/>
    <w:rsid w:val="00166129"/>
    <w:rsid w:val="00171945"/>
    <w:rsid w:val="00171C8E"/>
    <w:rsid w:val="001746F5"/>
    <w:rsid w:val="00177C9F"/>
    <w:rsid w:val="0018159E"/>
    <w:rsid w:val="00181E70"/>
    <w:rsid w:val="00185085"/>
    <w:rsid w:val="001857DD"/>
    <w:rsid w:val="00186B2F"/>
    <w:rsid w:val="00190879"/>
    <w:rsid w:val="0019107F"/>
    <w:rsid w:val="00191EAD"/>
    <w:rsid w:val="00191F8D"/>
    <w:rsid w:val="00194BE3"/>
    <w:rsid w:val="001950A3"/>
    <w:rsid w:val="001A15CE"/>
    <w:rsid w:val="001A6859"/>
    <w:rsid w:val="001A7522"/>
    <w:rsid w:val="001A7C8C"/>
    <w:rsid w:val="001B0AE2"/>
    <w:rsid w:val="001B1591"/>
    <w:rsid w:val="001B1F37"/>
    <w:rsid w:val="001B2344"/>
    <w:rsid w:val="001B2CFE"/>
    <w:rsid w:val="001B3854"/>
    <w:rsid w:val="001B4151"/>
    <w:rsid w:val="001B5C5C"/>
    <w:rsid w:val="001B66B9"/>
    <w:rsid w:val="001B7348"/>
    <w:rsid w:val="001B7D98"/>
    <w:rsid w:val="001C09C7"/>
    <w:rsid w:val="001C3785"/>
    <w:rsid w:val="001C4559"/>
    <w:rsid w:val="001C4B0F"/>
    <w:rsid w:val="001C6FC5"/>
    <w:rsid w:val="001D1730"/>
    <w:rsid w:val="001D4C53"/>
    <w:rsid w:val="001D4FB9"/>
    <w:rsid w:val="001E3812"/>
    <w:rsid w:val="001E4BF1"/>
    <w:rsid w:val="001E730B"/>
    <w:rsid w:val="001F21C7"/>
    <w:rsid w:val="001F4755"/>
    <w:rsid w:val="001F77B0"/>
    <w:rsid w:val="001F79F0"/>
    <w:rsid w:val="00203F63"/>
    <w:rsid w:val="00205BED"/>
    <w:rsid w:val="00207C05"/>
    <w:rsid w:val="00210E7E"/>
    <w:rsid w:val="00213592"/>
    <w:rsid w:val="002135F2"/>
    <w:rsid w:val="0021469D"/>
    <w:rsid w:val="00216322"/>
    <w:rsid w:val="00220906"/>
    <w:rsid w:val="00220B1F"/>
    <w:rsid w:val="00221AD1"/>
    <w:rsid w:val="00221E6A"/>
    <w:rsid w:val="0022679A"/>
    <w:rsid w:val="00227C81"/>
    <w:rsid w:val="00227EB5"/>
    <w:rsid w:val="00230D8F"/>
    <w:rsid w:val="00231488"/>
    <w:rsid w:val="00231C84"/>
    <w:rsid w:val="00232DF0"/>
    <w:rsid w:val="002331C8"/>
    <w:rsid w:val="0023358A"/>
    <w:rsid w:val="00241636"/>
    <w:rsid w:val="0024515B"/>
    <w:rsid w:val="00245BBE"/>
    <w:rsid w:val="002467A5"/>
    <w:rsid w:val="00246CC3"/>
    <w:rsid w:val="00252AF2"/>
    <w:rsid w:val="0025558C"/>
    <w:rsid w:val="00257815"/>
    <w:rsid w:val="002624FE"/>
    <w:rsid w:val="00262E72"/>
    <w:rsid w:val="00262F72"/>
    <w:rsid w:val="00264C59"/>
    <w:rsid w:val="00266129"/>
    <w:rsid w:val="00273FF0"/>
    <w:rsid w:val="0027603B"/>
    <w:rsid w:val="002775F6"/>
    <w:rsid w:val="00277921"/>
    <w:rsid w:val="00280092"/>
    <w:rsid w:val="002812F2"/>
    <w:rsid w:val="00281918"/>
    <w:rsid w:val="00281ACA"/>
    <w:rsid w:val="00281AE3"/>
    <w:rsid w:val="00283956"/>
    <w:rsid w:val="00284D00"/>
    <w:rsid w:val="002859DC"/>
    <w:rsid w:val="00285E81"/>
    <w:rsid w:val="00285F43"/>
    <w:rsid w:val="00292BA2"/>
    <w:rsid w:val="0029321A"/>
    <w:rsid w:val="0029482E"/>
    <w:rsid w:val="002A3143"/>
    <w:rsid w:val="002A61C1"/>
    <w:rsid w:val="002A6612"/>
    <w:rsid w:val="002A7893"/>
    <w:rsid w:val="002B2851"/>
    <w:rsid w:val="002B6BC8"/>
    <w:rsid w:val="002C10F3"/>
    <w:rsid w:val="002C2434"/>
    <w:rsid w:val="002C69FA"/>
    <w:rsid w:val="002C6B21"/>
    <w:rsid w:val="002C6C53"/>
    <w:rsid w:val="002C7C18"/>
    <w:rsid w:val="002D00AA"/>
    <w:rsid w:val="002D22CE"/>
    <w:rsid w:val="002D5996"/>
    <w:rsid w:val="002D671B"/>
    <w:rsid w:val="002D6829"/>
    <w:rsid w:val="002D7184"/>
    <w:rsid w:val="002D7236"/>
    <w:rsid w:val="002E6758"/>
    <w:rsid w:val="002F3B2C"/>
    <w:rsid w:val="002F4445"/>
    <w:rsid w:val="002F492F"/>
    <w:rsid w:val="003007DF"/>
    <w:rsid w:val="00302DD7"/>
    <w:rsid w:val="003046E9"/>
    <w:rsid w:val="00305552"/>
    <w:rsid w:val="00306647"/>
    <w:rsid w:val="00310DCD"/>
    <w:rsid w:val="003125D5"/>
    <w:rsid w:val="0031497C"/>
    <w:rsid w:val="00317C1B"/>
    <w:rsid w:val="003227DF"/>
    <w:rsid w:val="0032383D"/>
    <w:rsid w:val="00324E03"/>
    <w:rsid w:val="00324FF4"/>
    <w:rsid w:val="00325593"/>
    <w:rsid w:val="00326998"/>
    <w:rsid w:val="003311EC"/>
    <w:rsid w:val="003331B4"/>
    <w:rsid w:val="003338B4"/>
    <w:rsid w:val="00343DF0"/>
    <w:rsid w:val="00344D65"/>
    <w:rsid w:val="00345BE9"/>
    <w:rsid w:val="00345CAC"/>
    <w:rsid w:val="00346AF2"/>
    <w:rsid w:val="0035187D"/>
    <w:rsid w:val="00353540"/>
    <w:rsid w:val="00353A80"/>
    <w:rsid w:val="003559C6"/>
    <w:rsid w:val="00355BCB"/>
    <w:rsid w:val="00355D75"/>
    <w:rsid w:val="00356FBA"/>
    <w:rsid w:val="00365547"/>
    <w:rsid w:val="003657BC"/>
    <w:rsid w:val="00366BC5"/>
    <w:rsid w:val="00370130"/>
    <w:rsid w:val="0037362F"/>
    <w:rsid w:val="0037450D"/>
    <w:rsid w:val="00376B7F"/>
    <w:rsid w:val="0038020A"/>
    <w:rsid w:val="00382189"/>
    <w:rsid w:val="00383FBD"/>
    <w:rsid w:val="003841A5"/>
    <w:rsid w:val="00385463"/>
    <w:rsid w:val="00385C67"/>
    <w:rsid w:val="0039133F"/>
    <w:rsid w:val="003A11BD"/>
    <w:rsid w:val="003A1C7C"/>
    <w:rsid w:val="003A58B5"/>
    <w:rsid w:val="003A6B6E"/>
    <w:rsid w:val="003A7C7D"/>
    <w:rsid w:val="003B1BA1"/>
    <w:rsid w:val="003B32A0"/>
    <w:rsid w:val="003C0FAB"/>
    <w:rsid w:val="003C2E9B"/>
    <w:rsid w:val="003C39B3"/>
    <w:rsid w:val="003C7DE4"/>
    <w:rsid w:val="003D2A3F"/>
    <w:rsid w:val="003D30E0"/>
    <w:rsid w:val="003D615F"/>
    <w:rsid w:val="003D6950"/>
    <w:rsid w:val="003E1017"/>
    <w:rsid w:val="003E188C"/>
    <w:rsid w:val="003E1F52"/>
    <w:rsid w:val="003E237A"/>
    <w:rsid w:val="003E3D16"/>
    <w:rsid w:val="003E5053"/>
    <w:rsid w:val="003E6958"/>
    <w:rsid w:val="003E6AB3"/>
    <w:rsid w:val="003F0908"/>
    <w:rsid w:val="003F3934"/>
    <w:rsid w:val="003F68E3"/>
    <w:rsid w:val="00400778"/>
    <w:rsid w:val="004008FD"/>
    <w:rsid w:val="00403091"/>
    <w:rsid w:val="00403BC6"/>
    <w:rsid w:val="00405C5A"/>
    <w:rsid w:val="0040765E"/>
    <w:rsid w:val="00410BCC"/>
    <w:rsid w:val="00411D4F"/>
    <w:rsid w:val="004121A2"/>
    <w:rsid w:val="00412690"/>
    <w:rsid w:val="004130DA"/>
    <w:rsid w:val="00415933"/>
    <w:rsid w:val="00416957"/>
    <w:rsid w:val="00416A93"/>
    <w:rsid w:val="004178D4"/>
    <w:rsid w:val="00420547"/>
    <w:rsid w:val="00421F4A"/>
    <w:rsid w:val="00423E97"/>
    <w:rsid w:val="00424184"/>
    <w:rsid w:val="0042691A"/>
    <w:rsid w:val="004271F8"/>
    <w:rsid w:val="004348FD"/>
    <w:rsid w:val="00435770"/>
    <w:rsid w:val="00440AE2"/>
    <w:rsid w:val="00441F7B"/>
    <w:rsid w:val="00443A97"/>
    <w:rsid w:val="00450A65"/>
    <w:rsid w:val="0045360D"/>
    <w:rsid w:val="0045431F"/>
    <w:rsid w:val="00455988"/>
    <w:rsid w:val="00455D29"/>
    <w:rsid w:val="00456B4F"/>
    <w:rsid w:val="004576A9"/>
    <w:rsid w:val="00465252"/>
    <w:rsid w:val="00465324"/>
    <w:rsid w:val="00465DFB"/>
    <w:rsid w:val="00466111"/>
    <w:rsid w:val="00467910"/>
    <w:rsid w:val="00467E6B"/>
    <w:rsid w:val="0047064B"/>
    <w:rsid w:val="0047167F"/>
    <w:rsid w:val="0047230B"/>
    <w:rsid w:val="00473F80"/>
    <w:rsid w:val="00474B38"/>
    <w:rsid w:val="00474E62"/>
    <w:rsid w:val="0047533E"/>
    <w:rsid w:val="0047732A"/>
    <w:rsid w:val="004800A1"/>
    <w:rsid w:val="00486BC1"/>
    <w:rsid w:val="004918EF"/>
    <w:rsid w:val="00492FEB"/>
    <w:rsid w:val="0049342D"/>
    <w:rsid w:val="004937BD"/>
    <w:rsid w:val="004943A8"/>
    <w:rsid w:val="004949ED"/>
    <w:rsid w:val="004959FB"/>
    <w:rsid w:val="00495BB4"/>
    <w:rsid w:val="004964EE"/>
    <w:rsid w:val="004A1EC5"/>
    <w:rsid w:val="004A67CD"/>
    <w:rsid w:val="004B2EF1"/>
    <w:rsid w:val="004B352D"/>
    <w:rsid w:val="004B51AF"/>
    <w:rsid w:val="004B6100"/>
    <w:rsid w:val="004B69F8"/>
    <w:rsid w:val="004B6BEC"/>
    <w:rsid w:val="004C690D"/>
    <w:rsid w:val="004D1091"/>
    <w:rsid w:val="004D1380"/>
    <w:rsid w:val="004D446F"/>
    <w:rsid w:val="004E0101"/>
    <w:rsid w:val="004E2017"/>
    <w:rsid w:val="004E38FF"/>
    <w:rsid w:val="004E5F04"/>
    <w:rsid w:val="004E76F4"/>
    <w:rsid w:val="004E7C55"/>
    <w:rsid w:val="004F0088"/>
    <w:rsid w:val="004F1676"/>
    <w:rsid w:val="004F1B6C"/>
    <w:rsid w:val="004F3198"/>
    <w:rsid w:val="004F3812"/>
    <w:rsid w:val="004F4107"/>
    <w:rsid w:val="00506EE7"/>
    <w:rsid w:val="00510055"/>
    <w:rsid w:val="00516A9F"/>
    <w:rsid w:val="005218C3"/>
    <w:rsid w:val="005257C0"/>
    <w:rsid w:val="00526269"/>
    <w:rsid w:val="00527212"/>
    <w:rsid w:val="00534FB3"/>
    <w:rsid w:val="0053657B"/>
    <w:rsid w:val="00537770"/>
    <w:rsid w:val="00540BF6"/>
    <w:rsid w:val="0054192A"/>
    <w:rsid w:val="00541A09"/>
    <w:rsid w:val="00542007"/>
    <w:rsid w:val="0054229B"/>
    <w:rsid w:val="0054309B"/>
    <w:rsid w:val="0054339B"/>
    <w:rsid w:val="005433DC"/>
    <w:rsid w:val="00543742"/>
    <w:rsid w:val="00544D66"/>
    <w:rsid w:val="00545536"/>
    <w:rsid w:val="005501FF"/>
    <w:rsid w:val="00550BAC"/>
    <w:rsid w:val="005511AD"/>
    <w:rsid w:val="00552D1B"/>
    <w:rsid w:val="00561887"/>
    <w:rsid w:val="00564567"/>
    <w:rsid w:val="00570F25"/>
    <w:rsid w:val="00573D91"/>
    <w:rsid w:val="00577DB5"/>
    <w:rsid w:val="0058112C"/>
    <w:rsid w:val="00583122"/>
    <w:rsid w:val="00583337"/>
    <w:rsid w:val="0058338F"/>
    <w:rsid w:val="00583AE8"/>
    <w:rsid w:val="00584215"/>
    <w:rsid w:val="00590D32"/>
    <w:rsid w:val="0059418B"/>
    <w:rsid w:val="00596B3B"/>
    <w:rsid w:val="00597A9F"/>
    <w:rsid w:val="005A4584"/>
    <w:rsid w:val="005A6E8E"/>
    <w:rsid w:val="005B170A"/>
    <w:rsid w:val="005B1DD2"/>
    <w:rsid w:val="005B25C8"/>
    <w:rsid w:val="005B3654"/>
    <w:rsid w:val="005B4340"/>
    <w:rsid w:val="005B4C90"/>
    <w:rsid w:val="005B58B7"/>
    <w:rsid w:val="005B615B"/>
    <w:rsid w:val="005C1CE4"/>
    <w:rsid w:val="005C1FE1"/>
    <w:rsid w:val="005C260C"/>
    <w:rsid w:val="005C2D85"/>
    <w:rsid w:val="005C567B"/>
    <w:rsid w:val="005C68F9"/>
    <w:rsid w:val="005C7D98"/>
    <w:rsid w:val="005D2BBE"/>
    <w:rsid w:val="005D3F61"/>
    <w:rsid w:val="005D3F94"/>
    <w:rsid w:val="005D730E"/>
    <w:rsid w:val="005D7C9C"/>
    <w:rsid w:val="005D7EF6"/>
    <w:rsid w:val="005D7FE5"/>
    <w:rsid w:val="005E0744"/>
    <w:rsid w:val="005E189D"/>
    <w:rsid w:val="005E326A"/>
    <w:rsid w:val="005E5A1D"/>
    <w:rsid w:val="005E65C8"/>
    <w:rsid w:val="005E7BBE"/>
    <w:rsid w:val="005F00AD"/>
    <w:rsid w:val="005F037F"/>
    <w:rsid w:val="005F4471"/>
    <w:rsid w:val="005F543C"/>
    <w:rsid w:val="005F739A"/>
    <w:rsid w:val="0060004C"/>
    <w:rsid w:val="00600869"/>
    <w:rsid w:val="006058FE"/>
    <w:rsid w:val="00606467"/>
    <w:rsid w:val="00607B36"/>
    <w:rsid w:val="0061075B"/>
    <w:rsid w:val="00616C7E"/>
    <w:rsid w:val="00617490"/>
    <w:rsid w:val="00621F65"/>
    <w:rsid w:val="00622D5A"/>
    <w:rsid w:val="006243C7"/>
    <w:rsid w:val="00625162"/>
    <w:rsid w:val="00625D9C"/>
    <w:rsid w:val="00630A63"/>
    <w:rsid w:val="006320AC"/>
    <w:rsid w:val="006330BF"/>
    <w:rsid w:val="006343CC"/>
    <w:rsid w:val="00644E58"/>
    <w:rsid w:val="00647E18"/>
    <w:rsid w:val="00650996"/>
    <w:rsid w:val="006509C1"/>
    <w:rsid w:val="00654163"/>
    <w:rsid w:val="00657FCF"/>
    <w:rsid w:val="00660E36"/>
    <w:rsid w:val="006632F8"/>
    <w:rsid w:val="0066383D"/>
    <w:rsid w:val="0066707B"/>
    <w:rsid w:val="00667FF2"/>
    <w:rsid w:val="00670AFC"/>
    <w:rsid w:val="006737A1"/>
    <w:rsid w:val="006760D3"/>
    <w:rsid w:val="006804DE"/>
    <w:rsid w:val="00681064"/>
    <w:rsid w:val="006814EF"/>
    <w:rsid w:val="00682BAD"/>
    <w:rsid w:val="006858BF"/>
    <w:rsid w:val="0068626C"/>
    <w:rsid w:val="006924C8"/>
    <w:rsid w:val="00694C9B"/>
    <w:rsid w:val="0069565E"/>
    <w:rsid w:val="00697A70"/>
    <w:rsid w:val="006A01F3"/>
    <w:rsid w:val="006A0BEF"/>
    <w:rsid w:val="006A1FFF"/>
    <w:rsid w:val="006A4948"/>
    <w:rsid w:val="006A4C69"/>
    <w:rsid w:val="006B6B02"/>
    <w:rsid w:val="006C0AA1"/>
    <w:rsid w:val="006C0DC0"/>
    <w:rsid w:val="006C118C"/>
    <w:rsid w:val="006C3409"/>
    <w:rsid w:val="006C4064"/>
    <w:rsid w:val="006C4E3C"/>
    <w:rsid w:val="006C79E8"/>
    <w:rsid w:val="006D0163"/>
    <w:rsid w:val="006D46E8"/>
    <w:rsid w:val="006D47A3"/>
    <w:rsid w:val="006D4BC3"/>
    <w:rsid w:val="006D6485"/>
    <w:rsid w:val="006D6BA0"/>
    <w:rsid w:val="006D75C7"/>
    <w:rsid w:val="006D798F"/>
    <w:rsid w:val="006E142F"/>
    <w:rsid w:val="006E222D"/>
    <w:rsid w:val="006E2894"/>
    <w:rsid w:val="006E6F86"/>
    <w:rsid w:val="006F1D34"/>
    <w:rsid w:val="006F3E46"/>
    <w:rsid w:val="006F58F5"/>
    <w:rsid w:val="006F6316"/>
    <w:rsid w:val="006F63BA"/>
    <w:rsid w:val="00702AE4"/>
    <w:rsid w:val="00703181"/>
    <w:rsid w:val="00704082"/>
    <w:rsid w:val="00704F75"/>
    <w:rsid w:val="00706B93"/>
    <w:rsid w:val="0071063B"/>
    <w:rsid w:val="00711334"/>
    <w:rsid w:val="00712BB0"/>
    <w:rsid w:val="0071305B"/>
    <w:rsid w:val="00714C85"/>
    <w:rsid w:val="00716F54"/>
    <w:rsid w:val="00717825"/>
    <w:rsid w:val="00721331"/>
    <w:rsid w:val="0072199C"/>
    <w:rsid w:val="00724449"/>
    <w:rsid w:val="00724CED"/>
    <w:rsid w:val="00732B2B"/>
    <w:rsid w:val="00733976"/>
    <w:rsid w:val="0073732A"/>
    <w:rsid w:val="00743A61"/>
    <w:rsid w:val="0074425D"/>
    <w:rsid w:val="00745F07"/>
    <w:rsid w:val="00750C6B"/>
    <w:rsid w:val="00757AD0"/>
    <w:rsid w:val="00761847"/>
    <w:rsid w:val="00762CBD"/>
    <w:rsid w:val="00763525"/>
    <w:rsid w:val="00763C62"/>
    <w:rsid w:val="00770365"/>
    <w:rsid w:val="00770E7F"/>
    <w:rsid w:val="00770F0D"/>
    <w:rsid w:val="007724DE"/>
    <w:rsid w:val="00774C44"/>
    <w:rsid w:val="00775123"/>
    <w:rsid w:val="007756BF"/>
    <w:rsid w:val="00777A07"/>
    <w:rsid w:val="00783545"/>
    <w:rsid w:val="00784CE5"/>
    <w:rsid w:val="0079174C"/>
    <w:rsid w:val="007923C7"/>
    <w:rsid w:val="007929B2"/>
    <w:rsid w:val="0079599C"/>
    <w:rsid w:val="00795CF7"/>
    <w:rsid w:val="00797FD0"/>
    <w:rsid w:val="007A155F"/>
    <w:rsid w:val="007A3B52"/>
    <w:rsid w:val="007A5BAC"/>
    <w:rsid w:val="007A79DE"/>
    <w:rsid w:val="007B293E"/>
    <w:rsid w:val="007B43C6"/>
    <w:rsid w:val="007B49C7"/>
    <w:rsid w:val="007B63EA"/>
    <w:rsid w:val="007B70EF"/>
    <w:rsid w:val="007B74A2"/>
    <w:rsid w:val="007C1271"/>
    <w:rsid w:val="007C430B"/>
    <w:rsid w:val="007C5E5D"/>
    <w:rsid w:val="007C65D4"/>
    <w:rsid w:val="007C73BD"/>
    <w:rsid w:val="007D4295"/>
    <w:rsid w:val="007D72CB"/>
    <w:rsid w:val="007E0092"/>
    <w:rsid w:val="007E13ED"/>
    <w:rsid w:val="007E4167"/>
    <w:rsid w:val="007E6086"/>
    <w:rsid w:val="007E7972"/>
    <w:rsid w:val="007F1315"/>
    <w:rsid w:val="007F3307"/>
    <w:rsid w:val="007F63FE"/>
    <w:rsid w:val="007F784E"/>
    <w:rsid w:val="007F7F73"/>
    <w:rsid w:val="00800832"/>
    <w:rsid w:val="00801D80"/>
    <w:rsid w:val="00803725"/>
    <w:rsid w:val="00803DDD"/>
    <w:rsid w:val="00804645"/>
    <w:rsid w:val="008053A2"/>
    <w:rsid w:val="0080748F"/>
    <w:rsid w:val="00811890"/>
    <w:rsid w:val="00812134"/>
    <w:rsid w:val="00812544"/>
    <w:rsid w:val="008160AF"/>
    <w:rsid w:val="00820B79"/>
    <w:rsid w:val="0082300A"/>
    <w:rsid w:val="008236F5"/>
    <w:rsid w:val="00824C49"/>
    <w:rsid w:val="008260CC"/>
    <w:rsid w:val="008269B6"/>
    <w:rsid w:val="0082728D"/>
    <w:rsid w:val="00830245"/>
    <w:rsid w:val="008313B9"/>
    <w:rsid w:val="00834154"/>
    <w:rsid w:val="00835C3B"/>
    <w:rsid w:val="00836D9F"/>
    <w:rsid w:val="00842508"/>
    <w:rsid w:val="00843AF7"/>
    <w:rsid w:val="00845E2C"/>
    <w:rsid w:val="00851D8F"/>
    <w:rsid w:val="00855F47"/>
    <w:rsid w:val="0085635F"/>
    <w:rsid w:val="008571E4"/>
    <w:rsid w:val="00857834"/>
    <w:rsid w:val="00860E09"/>
    <w:rsid w:val="00861055"/>
    <w:rsid w:val="008642F0"/>
    <w:rsid w:val="00864B9E"/>
    <w:rsid w:val="0086535D"/>
    <w:rsid w:val="008664E9"/>
    <w:rsid w:val="0087185A"/>
    <w:rsid w:val="008723B5"/>
    <w:rsid w:val="0087502F"/>
    <w:rsid w:val="00875861"/>
    <w:rsid w:val="008760EC"/>
    <w:rsid w:val="008761DB"/>
    <w:rsid w:val="008763B7"/>
    <w:rsid w:val="00876E5C"/>
    <w:rsid w:val="00880899"/>
    <w:rsid w:val="00881F84"/>
    <w:rsid w:val="00883D46"/>
    <w:rsid w:val="008847B3"/>
    <w:rsid w:val="00890B06"/>
    <w:rsid w:val="00891AEF"/>
    <w:rsid w:val="008931C9"/>
    <w:rsid w:val="00894E73"/>
    <w:rsid w:val="00895045"/>
    <w:rsid w:val="008978CC"/>
    <w:rsid w:val="00897AE9"/>
    <w:rsid w:val="008A0E79"/>
    <w:rsid w:val="008A4095"/>
    <w:rsid w:val="008A5880"/>
    <w:rsid w:val="008B05D2"/>
    <w:rsid w:val="008B1CC4"/>
    <w:rsid w:val="008B597C"/>
    <w:rsid w:val="008B62AC"/>
    <w:rsid w:val="008B67E4"/>
    <w:rsid w:val="008C078A"/>
    <w:rsid w:val="008C1CF2"/>
    <w:rsid w:val="008C4105"/>
    <w:rsid w:val="008C6473"/>
    <w:rsid w:val="008C741C"/>
    <w:rsid w:val="008D0216"/>
    <w:rsid w:val="008D0262"/>
    <w:rsid w:val="008D0EC4"/>
    <w:rsid w:val="008D11DB"/>
    <w:rsid w:val="008D7272"/>
    <w:rsid w:val="008E5FB6"/>
    <w:rsid w:val="008F2609"/>
    <w:rsid w:val="008F28EA"/>
    <w:rsid w:val="008F3949"/>
    <w:rsid w:val="009002DB"/>
    <w:rsid w:val="009007B2"/>
    <w:rsid w:val="0090359C"/>
    <w:rsid w:val="00910F23"/>
    <w:rsid w:val="00913E00"/>
    <w:rsid w:val="0091685C"/>
    <w:rsid w:val="00916864"/>
    <w:rsid w:val="00916E68"/>
    <w:rsid w:val="00917437"/>
    <w:rsid w:val="00917CA2"/>
    <w:rsid w:val="00923A07"/>
    <w:rsid w:val="00926DE6"/>
    <w:rsid w:val="00930B2D"/>
    <w:rsid w:val="009316E4"/>
    <w:rsid w:val="00932520"/>
    <w:rsid w:val="009337B7"/>
    <w:rsid w:val="009359ED"/>
    <w:rsid w:val="009376DF"/>
    <w:rsid w:val="00940FC3"/>
    <w:rsid w:val="00943701"/>
    <w:rsid w:val="0094452F"/>
    <w:rsid w:val="009503AC"/>
    <w:rsid w:val="00952C94"/>
    <w:rsid w:val="00954B52"/>
    <w:rsid w:val="00956541"/>
    <w:rsid w:val="00962FF8"/>
    <w:rsid w:val="009638D4"/>
    <w:rsid w:val="009659D6"/>
    <w:rsid w:val="00967326"/>
    <w:rsid w:val="00970994"/>
    <w:rsid w:val="00970AEF"/>
    <w:rsid w:val="00971316"/>
    <w:rsid w:val="00971B64"/>
    <w:rsid w:val="0097366F"/>
    <w:rsid w:val="00973692"/>
    <w:rsid w:val="0097430C"/>
    <w:rsid w:val="009748E4"/>
    <w:rsid w:val="00974CA5"/>
    <w:rsid w:val="0098081E"/>
    <w:rsid w:val="00982C6A"/>
    <w:rsid w:val="00983D59"/>
    <w:rsid w:val="0098544E"/>
    <w:rsid w:val="0098720B"/>
    <w:rsid w:val="00987BCE"/>
    <w:rsid w:val="009907C4"/>
    <w:rsid w:val="00995502"/>
    <w:rsid w:val="00996A2B"/>
    <w:rsid w:val="009A66DF"/>
    <w:rsid w:val="009B2EBC"/>
    <w:rsid w:val="009B43C4"/>
    <w:rsid w:val="009B4E19"/>
    <w:rsid w:val="009B79C2"/>
    <w:rsid w:val="009C08C5"/>
    <w:rsid w:val="009C1951"/>
    <w:rsid w:val="009C5065"/>
    <w:rsid w:val="009C5CFB"/>
    <w:rsid w:val="009D1723"/>
    <w:rsid w:val="009D28CA"/>
    <w:rsid w:val="009D3C9B"/>
    <w:rsid w:val="009D76E1"/>
    <w:rsid w:val="009E0966"/>
    <w:rsid w:val="009E2D48"/>
    <w:rsid w:val="009E5F98"/>
    <w:rsid w:val="009F0C29"/>
    <w:rsid w:val="009F173D"/>
    <w:rsid w:val="009F201A"/>
    <w:rsid w:val="009F2812"/>
    <w:rsid w:val="009F4597"/>
    <w:rsid w:val="009F5D39"/>
    <w:rsid w:val="009F7641"/>
    <w:rsid w:val="00A000E2"/>
    <w:rsid w:val="00A017B2"/>
    <w:rsid w:val="00A059EA"/>
    <w:rsid w:val="00A07FC4"/>
    <w:rsid w:val="00A123AC"/>
    <w:rsid w:val="00A14615"/>
    <w:rsid w:val="00A2007F"/>
    <w:rsid w:val="00A20B80"/>
    <w:rsid w:val="00A21229"/>
    <w:rsid w:val="00A235A1"/>
    <w:rsid w:val="00A26D6B"/>
    <w:rsid w:val="00A270A5"/>
    <w:rsid w:val="00A273DA"/>
    <w:rsid w:val="00A30094"/>
    <w:rsid w:val="00A32723"/>
    <w:rsid w:val="00A32BD0"/>
    <w:rsid w:val="00A41922"/>
    <w:rsid w:val="00A4334B"/>
    <w:rsid w:val="00A44535"/>
    <w:rsid w:val="00A45B2E"/>
    <w:rsid w:val="00A5170C"/>
    <w:rsid w:val="00A55538"/>
    <w:rsid w:val="00A5732F"/>
    <w:rsid w:val="00A60DEE"/>
    <w:rsid w:val="00A673E2"/>
    <w:rsid w:val="00A70207"/>
    <w:rsid w:val="00A70915"/>
    <w:rsid w:val="00A71BBD"/>
    <w:rsid w:val="00A72E2B"/>
    <w:rsid w:val="00A77A94"/>
    <w:rsid w:val="00A82D1B"/>
    <w:rsid w:val="00A83331"/>
    <w:rsid w:val="00A844D4"/>
    <w:rsid w:val="00A87461"/>
    <w:rsid w:val="00A90EF6"/>
    <w:rsid w:val="00A93471"/>
    <w:rsid w:val="00A94FAE"/>
    <w:rsid w:val="00A956DC"/>
    <w:rsid w:val="00AA4F05"/>
    <w:rsid w:val="00AA5361"/>
    <w:rsid w:val="00AA6235"/>
    <w:rsid w:val="00AA6503"/>
    <w:rsid w:val="00AB1E26"/>
    <w:rsid w:val="00AB2A35"/>
    <w:rsid w:val="00AB6090"/>
    <w:rsid w:val="00AB65B6"/>
    <w:rsid w:val="00AC150A"/>
    <w:rsid w:val="00AC230D"/>
    <w:rsid w:val="00AC31BB"/>
    <w:rsid w:val="00AC3BEF"/>
    <w:rsid w:val="00AD1CC5"/>
    <w:rsid w:val="00AD59B8"/>
    <w:rsid w:val="00AD5D79"/>
    <w:rsid w:val="00AE25B3"/>
    <w:rsid w:val="00AE3023"/>
    <w:rsid w:val="00AE4567"/>
    <w:rsid w:val="00B00750"/>
    <w:rsid w:val="00B01F88"/>
    <w:rsid w:val="00B02441"/>
    <w:rsid w:val="00B03600"/>
    <w:rsid w:val="00B041CE"/>
    <w:rsid w:val="00B058AB"/>
    <w:rsid w:val="00B06AA5"/>
    <w:rsid w:val="00B10DFF"/>
    <w:rsid w:val="00B12429"/>
    <w:rsid w:val="00B131F1"/>
    <w:rsid w:val="00B1515A"/>
    <w:rsid w:val="00B15ADF"/>
    <w:rsid w:val="00B17B03"/>
    <w:rsid w:val="00B21930"/>
    <w:rsid w:val="00B312A7"/>
    <w:rsid w:val="00B316DF"/>
    <w:rsid w:val="00B33968"/>
    <w:rsid w:val="00B350DF"/>
    <w:rsid w:val="00B35EF5"/>
    <w:rsid w:val="00B40FD8"/>
    <w:rsid w:val="00B43414"/>
    <w:rsid w:val="00B43743"/>
    <w:rsid w:val="00B44397"/>
    <w:rsid w:val="00B47360"/>
    <w:rsid w:val="00B509CB"/>
    <w:rsid w:val="00B50FCF"/>
    <w:rsid w:val="00B524F3"/>
    <w:rsid w:val="00B54333"/>
    <w:rsid w:val="00B54C26"/>
    <w:rsid w:val="00B56305"/>
    <w:rsid w:val="00B5763B"/>
    <w:rsid w:val="00B57EDB"/>
    <w:rsid w:val="00B60F81"/>
    <w:rsid w:val="00B62DBD"/>
    <w:rsid w:val="00B6342D"/>
    <w:rsid w:val="00B71505"/>
    <w:rsid w:val="00B7553D"/>
    <w:rsid w:val="00B76AF5"/>
    <w:rsid w:val="00B8248F"/>
    <w:rsid w:val="00B82FBF"/>
    <w:rsid w:val="00B84BBF"/>
    <w:rsid w:val="00B8513E"/>
    <w:rsid w:val="00B8571F"/>
    <w:rsid w:val="00B86596"/>
    <w:rsid w:val="00B91DB8"/>
    <w:rsid w:val="00B93A4D"/>
    <w:rsid w:val="00B9580F"/>
    <w:rsid w:val="00B95E7B"/>
    <w:rsid w:val="00B96F03"/>
    <w:rsid w:val="00BA197D"/>
    <w:rsid w:val="00BA1C10"/>
    <w:rsid w:val="00BA2946"/>
    <w:rsid w:val="00BA395F"/>
    <w:rsid w:val="00BA3E30"/>
    <w:rsid w:val="00BA3E84"/>
    <w:rsid w:val="00BB1669"/>
    <w:rsid w:val="00BC1970"/>
    <w:rsid w:val="00BC2E4B"/>
    <w:rsid w:val="00BC3597"/>
    <w:rsid w:val="00BC379A"/>
    <w:rsid w:val="00BC3E59"/>
    <w:rsid w:val="00BC77C0"/>
    <w:rsid w:val="00BC7983"/>
    <w:rsid w:val="00BD1C6B"/>
    <w:rsid w:val="00BD3BC1"/>
    <w:rsid w:val="00BD6141"/>
    <w:rsid w:val="00BD7B6E"/>
    <w:rsid w:val="00BD7D22"/>
    <w:rsid w:val="00BE22BA"/>
    <w:rsid w:val="00BE412A"/>
    <w:rsid w:val="00BF31C6"/>
    <w:rsid w:val="00BF6153"/>
    <w:rsid w:val="00BF6258"/>
    <w:rsid w:val="00BF77E4"/>
    <w:rsid w:val="00C01E33"/>
    <w:rsid w:val="00C1409E"/>
    <w:rsid w:val="00C1582F"/>
    <w:rsid w:val="00C162E8"/>
    <w:rsid w:val="00C211C2"/>
    <w:rsid w:val="00C21D32"/>
    <w:rsid w:val="00C21F4B"/>
    <w:rsid w:val="00C22702"/>
    <w:rsid w:val="00C25664"/>
    <w:rsid w:val="00C2723A"/>
    <w:rsid w:val="00C31AE2"/>
    <w:rsid w:val="00C3327E"/>
    <w:rsid w:val="00C33DDB"/>
    <w:rsid w:val="00C34455"/>
    <w:rsid w:val="00C36E84"/>
    <w:rsid w:val="00C40273"/>
    <w:rsid w:val="00C5086E"/>
    <w:rsid w:val="00C51533"/>
    <w:rsid w:val="00C527D7"/>
    <w:rsid w:val="00C54992"/>
    <w:rsid w:val="00C56B29"/>
    <w:rsid w:val="00C56BAA"/>
    <w:rsid w:val="00C60860"/>
    <w:rsid w:val="00C609A2"/>
    <w:rsid w:val="00C62F8C"/>
    <w:rsid w:val="00C64BED"/>
    <w:rsid w:val="00C65999"/>
    <w:rsid w:val="00C65A5B"/>
    <w:rsid w:val="00C65C2F"/>
    <w:rsid w:val="00C7122F"/>
    <w:rsid w:val="00C75304"/>
    <w:rsid w:val="00C75A55"/>
    <w:rsid w:val="00C76DAE"/>
    <w:rsid w:val="00C81038"/>
    <w:rsid w:val="00C81CFA"/>
    <w:rsid w:val="00C82E46"/>
    <w:rsid w:val="00C8522D"/>
    <w:rsid w:val="00C85403"/>
    <w:rsid w:val="00C8541A"/>
    <w:rsid w:val="00C85602"/>
    <w:rsid w:val="00C8669B"/>
    <w:rsid w:val="00C86919"/>
    <w:rsid w:val="00C927D2"/>
    <w:rsid w:val="00C95169"/>
    <w:rsid w:val="00C961CB"/>
    <w:rsid w:val="00C96C0B"/>
    <w:rsid w:val="00C97482"/>
    <w:rsid w:val="00C979DA"/>
    <w:rsid w:val="00C97BC4"/>
    <w:rsid w:val="00CA0A5B"/>
    <w:rsid w:val="00CA0A7C"/>
    <w:rsid w:val="00CA335F"/>
    <w:rsid w:val="00CA4A16"/>
    <w:rsid w:val="00CB0FC2"/>
    <w:rsid w:val="00CB2CA1"/>
    <w:rsid w:val="00CB30EE"/>
    <w:rsid w:val="00CB47C4"/>
    <w:rsid w:val="00CB588B"/>
    <w:rsid w:val="00CB5BC2"/>
    <w:rsid w:val="00CC01C6"/>
    <w:rsid w:val="00CC02F7"/>
    <w:rsid w:val="00CC1889"/>
    <w:rsid w:val="00CC3393"/>
    <w:rsid w:val="00CC3515"/>
    <w:rsid w:val="00CC3B42"/>
    <w:rsid w:val="00CC3E78"/>
    <w:rsid w:val="00CD05FC"/>
    <w:rsid w:val="00CD1BDD"/>
    <w:rsid w:val="00CD746A"/>
    <w:rsid w:val="00CE13CA"/>
    <w:rsid w:val="00CE1935"/>
    <w:rsid w:val="00CE4B17"/>
    <w:rsid w:val="00CE58DC"/>
    <w:rsid w:val="00CE65FD"/>
    <w:rsid w:val="00CE76A7"/>
    <w:rsid w:val="00CF1F40"/>
    <w:rsid w:val="00CF4BCE"/>
    <w:rsid w:val="00CF5539"/>
    <w:rsid w:val="00CF5E31"/>
    <w:rsid w:val="00D05061"/>
    <w:rsid w:val="00D059A9"/>
    <w:rsid w:val="00D05D37"/>
    <w:rsid w:val="00D067B9"/>
    <w:rsid w:val="00D118A3"/>
    <w:rsid w:val="00D12B89"/>
    <w:rsid w:val="00D1302E"/>
    <w:rsid w:val="00D14007"/>
    <w:rsid w:val="00D15558"/>
    <w:rsid w:val="00D159B6"/>
    <w:rsid w:val="00D15E65"/>
    <w:rsid w:val="00D17F96"/>
    <w:rsid w:val="00D20315"/>
    <w:rsid w:val="00D20A57"/>
    <w:rsid w:val="00D2227D"/>
    <w:rsid w:val="00D30B4A"/>
    <w:rsid w:val="00D3306C"/>
    <w:rsid w:val="00D34700"/>
    <w:rsid w:val="00D3693E"/>
    <w:rsid w:val="00D40726"/>
    <w:rsid w:val="00D41659"/>
    <w:rsid w:val="00D42A75"/>
    <w:rsid w:val="00D44A42"/>
    <w:rsid w:val="00D46381"/>
    <w:rsid w:val="00D4730C"/>
    <w:rsid w:val="00D47FEA"/>
    <w:rsid w:val="00D57E38"/>
    <w:rsid w:val="00D60FE9"/>
    <w:rsid w:val="00D62A5B"/>
    <w:rsid w:val="00D655D4"/>
    <w:rsid w:val="00D67BA9"/>
    <w:rsid w:val="00D7291B"/>
    <w:rsid w:val="00D738E0"/>
    <w:rsid w:val="00D739D5"/>
    <w:rsid w:val="00D73EF5"/>
    <w:rsid w:val="00D768DF"/>
    <w:rsid w:val="00D80321"/>
    <w:rsid w:val="00D829D4"/>
    <w:rsid w:val="00D83C7F"/>
    <w:rsid w:val="00D95D6C"/>
    <w:rsid w:val="00D96A34"/>
    <w:rsid w:val="00D97FFB"/>
    <w:rsid w:val="00DA066A"/>
    <w:rsid w:val="00DA13B7"/>
    <w:rsid w:val="00DA16F1"/>
    <w:rsid w:val="00DA4EB7"/>
    <w:rsid w:val="00DA5A17"/>
    <w:rsid w:val="00DA7AAD"/>
    <w:rsid w:val="00DA7F9C"/>
    <w:rsid w:val="00DB2514"/>
    <w:rsid w:val="00DB3284"/>
    <w:rsid w:val="00DB71F9"/>
    <w:rsid w:val="00DB7562"/>
    <w:rsid w:val="00DC1D2F"/>
    <w:rsid w:val="00DC398C"/>
    <w:rsid w:val="00DC5214"/>
    <w:rsid w:val="00DC5C58"/>
    <w:rsid w:val="00DC75BF"/>
    <w:rsid w:val="00DD54B6"/>
    <w:rsid w:val="00DD5A5E"/>
    <w:rsid w:val="00DD6B7D"/>
    <w:rsid w:val="00DD6DF6"/>
    <w:rsid w:val="00DE0800"/>
    <w:rsid w:val="00DE62E9"/>
    <w:rsid w:val="00DF1EC8"/>
    <w:rsid w:val="00DF30BE"/>
    <w:rsid w:val="00DF412C"/>
    <w:rsid w:val="00DF7752"/>
    <w:rsid w:val="00DF7916"/>
    <w:rsid w:val="00E046A0"/>
    <w:rsid w:val="00E04841"/>
    <w:rsid w:val="00E04B8F"/>
    <w:rsid w:val="00E11296"/>
    <w:rsid w:val="00E13539"/>
    <w:rsid w:val="00E150B4"/>
    <w:rsid w:val="00E15F1B"/>
    <w:rsid w:val="00E22DA4"/>
    <w:rsid w:val="00E2307D"/>
    <w:rsid w:val="00E23FF2"/>
    <w:rsid w:val="00E26B4A"/>
    <w:rsid w:val="00E27F02"/>
    <w:rsid w:val="00E32CF9"/>
    <w:rsid w:val="00E32F74"/>
    <w:rsid w:val="00E408D5"/>
    <w:rsid w:val="00E41555"/>
    <w:rsid w:val="00E42000"/>
    <w:rsid w:val="00E4270F"/>
    <w:rsid w:val="00E450E3"/>
    <w:rsid w:val="00E46109"/>
    <w:rsid w:val="00E46146"/>
    <w:rsid w:val="00E507D1"/>
    <w:rsid w:val="00E51072"/>
    <w:rsid w:val="00E52180"/>
    <w:rsid w:val="00E548FC"/>
    <w:rsid w:val="00E56A17"/>
    <w:rsid w:val="00E57F80"/>
    <w:rsid w:val="00E622EC"/>
    <w:rsid w:val="00E668C1"/>
    <w:rsid w:val="00E66B94"/>
    <w:rsid w:val="00E6728C"/>
    <w:rsid w:val="00E71BE1"/>
    <w:rsid w:val="00E75BB9"/>
    <w:rsid w:val="00E77DC6"/>
    <w:rsid w:val="00E81DDE"/>
    <w:rsid w:val="00E832C6"/>
    <w:rsid w:val="00E90FE0"/>
    <w:rsid w:val="00E9560C"/>
    <w:rsid w:val="00E95B59"/>
    <w:rsid w:val="00E9624F"/>
    <w:rsid w:val="00EA20F6"/>
    <w:rsid w:val="00EA56C1"/>
    <w:rsid w:val="00EA74CC"/>
    <w:rsid w:val="00EB79C2"/>
    <w:rsid w:val="00EC3771"/>
    <w:rsid w:val="00EC5950"/>
    <w:rsid w:val="00EC7F31"/>
    <w:rsid w:val="00EC7FEC"/>
    <w:rsid w:val="00ED33BA"/>
    <w:rsid w:val="00ED4440"/>
    <w:rsid w:val="00ED71C0"/>
    <w:rsid w:val="00ED747A"/>
    <w:rsid w:val="00ED7590"/>
    <w:rsid w:val="00EE032A"/>
    <w:rsid w:val="00EE09C8"/>
    <w:rsid w:val="00EE1323"/>
    <w:rsid w:val="00EE260A"/>
    <w:rsid w:val="00EE2B38"/>
    <w:rsid w:val="00EE3B30"/>
    <w:rsid w:val="00EE5B1A"/>
    <w:rsid w:val="00EE5E7D"/>
    <w:rsid w:val="00EE6EA2"/>
    <w:rsid w:val="00EE7917"/>
    <w:rsid w:val="00EF0AF0"/>
    <w:rsid w:val="00EF107A"/>
    <w:rsid w:val="00EF4434"/>
    <w:rsid w:val="00EF4F04"/>
    <w:rsid w:val="00F00084"/>
    <w:rsid w:val="00F008B3"/>
    <w:rsid w:val="00F0115D"/>
    <w:rsid w:val="00F01997"/>
    <w:rsid w:val="00F05FB6"/>
    <w:rsid w:val="00F07BDC"/>
    <w:rsid w:val="00F07DBF"/>
    <w:rsid w:val="00F12285"/>
    <w:rsid w:val="00F13661"/>
    <w:rsid w:val="00F1730C"/>
    <w:rsid w:val="00F203A9"/>
    <w:rsid w:val="00F212FF"/>
    <w:rsid w:val="00F21582"/>
    <w:rsid w:val="00F2166E"/>
    <w:rsid w:val="00F228A9"/>
    <w:rsid w:val="00F25143"/>
    <w:rsid w:val="00F267CD"/>
    <w:rsid w:val="00F31FE0"/>
    <w:rsid w:val="00F33836"/>
    <w:rsid w:val="00F33FFE"/>
    <w:rsid w:val="00F34D55"/>
    <w:rsid w:val="00F4523D"/>
    <w:rsid w:val="00F46460"/>
    <w:rsid w:val="00F52BBF"/>
    <w:rsid w:val="00F55446"/>
    <w:rsid w:val="00F55F24"/>
    <w:rsid w:val="00F56063"/>
    <w:rsid w:val="00F56D83"/>
    <w:rsid w:val="00F57DF8"/>
    <w:rsid w:val="00F628A7"/>
    <w:rsid w:val="00F6550C"/>
    <w:rsid w:val="00F66787"/>
    <w:rsid w:val="00F66B0F"/>
    <w:rsid w:val="00F72701"/>
    <w:rsid w:val="00F73E9E"/>
    <w:rsid w:val="00F77F0B"/>
    <w:rsid w:val="00F80C95"/>
    <w:rsid w:val="00F8251F"/>
    <w:rsid w:val="00F8698A"/>
    <w:rsid w:val="00F918FE"/>
    <w:rsid w:val="00F91920"/>
    <w:rsid w:val="00F92E73"/>
    <w:rsid w:val="00F94E17"/>
    <w:rsid w:val="00F951D0"/>
    <w:rsid w:val="00F96F3C"/>
    <w:rsid w:val="00FA1EB9"/>
    <w:rsid w:val="00FA3817"/>
    <w:rsid w:val="00FA6824"/>
    <w:rsid w:val="00FA6D79"/>
    <w:rsid w:val="00FB2460"/>
    <w:rsid w:val="00FB2F0C"/>
    <w:rsid w:val="00FB4088"/>
    <w:rsid w:val="00FB414F"/>
    <w:rsid w:val="00FC462D"/>
    <w:rsid w:val="00FD2C46"/>
    <w:rsid w:val="00FD467F"/>
    <w:rsid w:val="00FD571E"/>
    <w:rsid w:val="00FD7F77"/>
    <w:rsid w:val="00FE1096"/>
    <w:rsid w:val="00FE1507"/>
    <w:rsid w:val="00FE2DEC"/>
    <w:rsid w:val="00FE3780"/>
    <w:rsid w:val="00FE5D2B"/>
    <w:rsid w:val="00FE6D22"/>
    <w:rsid w:val="00FF071B"/>
    <w:rsid w:val="00FF1D21"/>
    <w:rsid w:val="00FF3705"/>
    <w:rsid w:val="00FF4499"/>
    <w:rsid w:val="00FF49E3"/>
    <w:rsid w:val="00FF75A2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033C69"/>
  <w15:docId w15:val="{2E5D70BB-504C-4F8E-A1D3-96A371A54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597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B352D"/>
    <w:pPr>
      <w:keepNext/>
      <w:keepLines/>
      <w:numPr>
        <w:numId w:val="4"/>
      </w:numPr>
      <w:suppressAutoHyphens/>
      <w:spacing w:before="120" w:after="240"/>
      <w:outlineLvl w:val="0"/>
    </w:pPr>
    <w:rPr>
      <w:rFonts w:cs="Arial"/>
      <w:b/>
      <w:kern w:val="28"/>
      <w:sz w:val="40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B00750"/>
    <w:pPr>
      <w:numPr>
        <w:ilvl w:val="1"/>
      </w:numPr>
      <w:spacing w:before="240"/>
      <w:outlineLvl w:val="1"/>
    </w:pPr>
    <w:rPr>
      <w:sz w:val="28"/>
    </w:rPr>
  </w:style>
  <w:style w:type="paragraph" w:styleId="Heading30">
    <w:name w:val="heading 3"/>
    <w:basedOn w:val="Heading1"/>
    <w:next w:val="Normal"/>
    <w:link w:val="Heading3Char"/>
    <w:uiPriority w:val="99"/>
    <w:qFormat/>
    <w:rsid w:val="002E6758"/>
    <w:pPr>
      <w:numPr>
        <w:ilvl w:val="2"/>
      </w:numPr>
      <w:tabs>
        <w:tab w:val="num" w:pos="851"/>
      </w:tabs>
      <w:spacing w:after="120"/>
      <w:outlineLvl w:val="2"/>
    </w:pPr>
    <w:rPr>
      <w:bCs/>
      <w:sz w:val="24"/>
      <w:lang w:val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66129"/>
    <w:pPr>
      <w:keepNext/>
      <w:numPr>
        <w:ilvl w:val="3"/>
        <w:numId w:val="4"/>
      </w:numPr>
      <w:outlineLvl w:val="3"/>
    </w:pPr>
    <w:rPr>
      <w:rFonts w:cs="Arial"/>
      <w:b/>
      <w:bCs/>
      <w:i/>
      <w:iCs/>
      <w:sz w:val="24"/>
      <w:szCs w:val="24"/>
    </w:rPr>
  </w:style>
  <w:style w:type="paragraph" w:styleId="Heading5">
    <w:name w:val="heading 5"/>
    <w:basedOn w:val="Heading30"/>
    <w:next w:val="Normal"/>
    <w:link w:val="Heading5Char"/>
    <w:uiPriority w:val="99"/>
    <w:qFormat/>
    <w:rsid w:val="000A4FAD"/>
    <w:pPr>
      <w:keepLines w:val="0"/>
      <w:numPr>
        <w:ilvl w:val="4"/>
      </w:numPr>
      <w:spacing w:before="240" w:after="60"/>
      <w:outlineLvl w:val="4"/>
    </w:pPr>
    <w:rPr>
      <w:i/>
      <w:iCs/>
      <w:lang w:val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45BBE"/>
    <w:pPr>
      <w:spacing w:after="60"/>
      <w:outlineLvl w:val="5"/>
    </w:pPr>
    <w:rPr>
      <w:b/>
      <w:i/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00750"/>
    <w:pPr>
      <w:numPr>
        <w:ilvl w:val="6"/>
        <w:numId w:val="4"/>
      </w:numPr>
      <w:spacing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00750"/>
    <w:pPr>
      <w:numPr>
        <w:ilvl w:val="7"/>
        <w:numId w:val="4"/>
      </w:numPr>
      <w:spacing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uiPriority w:val="99"/>
    <w:qFormat/>
    <w:rsid w:val="00B00750"/>
    <w:pPr>
      <w:numPr>
        <w:ilvl w:val="8"/>
        <w:numId w:val="4"/>
      </w:numPr>
      <w:spacing w:after="60" w:line="259" w:lineRule="auto"/>
      <w:jc w:val="both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B352D"/>
    <w:rPr>
      <w:rFonts w:ascii="Arial" w:hAnsi="Arial" w:cs="Arial"/>
      <w:b/>
      <w:kern w:val="28"/>
      <w:sz w:val="40"/>
    </w:rPr>
  </w:style>
  <w:style w:type="character" w:customStyle="1" w:styleId="Heading2Char">
    <w:name w:val="Heading 2 Char"/>
    <w:basedOn w:val="DefaultParagraphFont"/>
    <w:link w:val="Heading2"/>
    <w:uiPriority w:val="99"/>
    <w:rsid w:val="00B00750"/>
    <w:rPr>
      <w:rFonts w:ascii="Arial" w:hAnsi="Arial" w:cs="Arial"/>
      <w:b/>
      <w:kern w:val="28"/>
      <w:sz w:val="28"/>
    </w:rPr>
  </w:style>
  <w:style w:type="character" w:customStyle="1" w:styleId="Heading3Char">
    <w:name w:val="Heading 3 Char"/>
    <w:basedOn w:val="DefaultParagraphFont"/>
    <w:link w:val="Heading30"/>
    <w:uiPriority w:val="99"/>
    <w:rsid w:val="002E6758"/>
    <w:rPr>
      <w:rFonts w:ascii="Arial" w:hAnsi="Arial" w:cs="Arial"/>
      <w:b/>
      <w:bCs/>
      <w:kern w:val="28"/>
      <w:sz w:val="24"/>
      <w:lang w:val="pl-PL"/>
    </w:rPr>
  </w:style>
  <w:style w:type="character" w:customStyle="1" w:styleId="Heading4Char">
    <w:name w:val="Heading 4 Char"/>
    <w:basedOn w:val="DefaultParagraphFont"/>
    <w:link w:val="Heading4"/>
    <w:uiPriority w:val="99"/>
    <w:rsid w:val="001274BA"/>
    <w:rPr>
      <w:rFonts w:ascii="Arial" w:hAnsi="Arial" w:cs="Arial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rsid w:val="000A4FAD"/>
    <w:rPr>
      <w:rFonts w:ascii="Arial" w:hAnsi="Arial" w:cs="Arial"/>
      <w:b/>
      <w:bCs/>
      <w:i/>
      <w:iCs/>
      <w:kern w:val="28"/>
      <w:sz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245BBE"/>
    <w:rPr>
      <w:rFonts w:ascii="Arial" w:hAnsi="Arial"/>
      <w:b/>
      <w:i/>
    </w:rPr>
  </w:style>
  <w:style w:type="character" w:customStyle="1" w:styleId="Heading7Char">
    <w:name w:val="Heading 7 Char"/>
    <w:basedOn w:val="DefaultParagraphFont"/>
    <w:link w:val="Heading7"/>
    <w:uiPriority w:val="99"/>
    <w:rsid w:val="00B00750"/>
    <w:rPr>
      <w:rFonts w:ascii="Arial" w:hAnsi="Arial"/>
      <w:sz w:val="20"/>
    </w:rPr>
  </w:style>
  <w:style w:type="character" w:customStyle="1" w:styleId="Heading8Char">
    <w:name w:val="Heading 8 Char"/>
    <w:basedOn w:val="DefaultParagraphFont"/>
    <w:link w:val="Heading8"/>
    <w:uiPriority w:val="99"/>
    <w:rsid w:val="00B00750"/>
    <w:rPr>
      <w:rFonts w:ascii="Arial" w:hAnsi="Arial"/>
      <w:i/>
      <w:sz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B00750"/>
    <w:rPr>
      <w:rFonts w:ascii="Arial" w:hAnsi="Arial"/>
      <w:i/>
      <w:sz w:val="18"/>
    </w:rPr>
  </w:style>
  <w:style w:type="paragraph" w:styleId="TOC1">
    <w:name w:val="toc 1"/>
    <w:basedOn w:val="Normal"/>
    <w:next w:val="Normal"/>
    <w:autoRedefine/>
    <w:uiPriority w:val="39"/>
    <w:qFormat/>
    <w:rsid w:val="00B00750"/>
    <w:pPr>
      <w:spacing w:before="120"/>
    </w:pPr>
    <w:rPr>
      <w:rFonts w:asciiTheme="minorHAnsi" w:hAnsiTheme="minorHAnsi"/>
      <w:b/>
      <w:bCs/>
      <w:caps/>
    </w:rPr>
  </w:style>
  <w:style w:type="paragraph" w:styleId="DocumentMap">
    <w:name w:val="Document Map"/>
    <w:basedOn w:val="Normal"/>
    <w:link w:val="DocumentMapChar"/>
    <w:uiPriority w:val="99"/>
    <w:unhideWhenUsed/>
    <w:rsid w:val="00266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612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B00750"/>
    <w:pPr>
      <w:pBdr>
        <w:bottom w:val="single" w:sz="4" w:space="3" w:color="auto"/>
      </w:pBdr>
      <w:tabs>
        <w:tab w:val="center" w:pos="4536"/>
        <w:tab w:val="right" w:pos="9639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Footer">
    <w:name w:val="footer"/>
    <w:basedOn w:val="Normal"/>
    <w:link w:val="FooterChar"/>
    <w:uiPriority w:val="99"/>
    <w:rsid w:val="00B00750"/>
    <w:pPr>
      <w:pBdr>
        <w:top w:val="single" w:sz="4" w:space="3" w:color="auto"/>
      </w:pBdr>
      <w:tabs>
        <w:tab w:val="center" w:pos="4536"/>
        <w:tab w:val="right" w:pos="9498"/>
      </w:tabs>
      <w:spacing w:before="120"/>
      <w:ind w:firstLine="142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TOC2">
    <w:name w:val="toc 2"/>
    <w:basedOn w:val="Normal"/>
    <w:next w:val="Normal"/>
    <w:uiPriority w:val="39"/>
    <w:qFormat/>
    <w:rsid w:val="00B00750"/>
    <w:pPr>
      <w:spacing w:after="0"/>
      <w:ind w:left="200"/>
    </w:pPr>
    <w:rPr>
      <w:rFonts w:asciiTheme="minorHAnsi" w:hAnsiTheme="minorHAnsi"/>
      <w:smallCaps/>
    </w:rPr>
  </w:style>
  <w:style w:type="paragraph" w:styleId="TOC3">
    <w:name w:val="toc 3"/>
    <w:basedOn w:val="Normal"/>
    <w:next w:val="Normal"/>
    <w:uiPriority w:val="39"/>
    <w:qFormat/>
    <w:rsid w:val="00B00750"/>
    <w:pPr>
      <w:spacing w:after="0"/>
      <w:ind w:left="400"/>
    </w:pPr>
    <w:rPr>
      <w:rFonts w:asciiTheme="minorHAnsi" w:hAnsiTheme="minorHAnsi"/>
      <w:i/>
      <w:iCs/>
    </w:rPr>
  </w:style>
  <w:style w:type="table" w:styleId="LightShading">
    <w:name w:val="Light Shading"/>
    <w:basedOn w:val="TableNormal"/>
    <w:uiPriority w:val="60"/>
    <w:rsid w:val="00036AA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HTMLAcronym">
    <w:name w:val="HTML Acronym"/>
    <w:basedOn w:val="DefaultParagraphFont"/>
    <w:uiPriority w:val="99"/>
    <w:unhideWhenUsed/>
    <w:rsid w:val="00266129"/>
  </w:style>
  <w:style w:type="character" w:styleId="Hyperlink">
    <w:name w:val="Hyperlink"/>
    <w:basedOn w:val="DefaultParagraphFont"/>
    <w:uiPriority w:val="99"/>
    <w:rsid w:val="00B00750"/>
    <w:rPr>
      <w:color w:val="0000FF"/>
      <w:u w:val="single"/>
    </w:rPr>
  </w:style>
  <w:style w:type="paragraph" w:customStyle="1" w:styleId="Preformatted">
    <w:name w:val="Preformatted"/>
    <w:basedOn w:val="Normal"/>
    <w:rsid w:val="00B0075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snapToGrid w:val="0"/>
    </w:rPr>
  </w:style>
  <w:style w:type="character" w:styleId="Strong">
    <w:name w:val="Strong"/>
    <w:basedOn w:val="DefaultParagraphFont"/>
    <w:uiPriority w:val="99"/>
    <w:qFormat/>
    <w:rsid w:val="00B00750"/>
    <w:rPr>
      <w:b/>
      <w:bCs/>
    </w:rPr>
  </w:style>
  <w:style w:type="paragraph" w:styleId="ListBullet">
    <w:name w:val="List Bullet"/>
    <w:aliases w:val="Round Bullet"/>
    <w:basedOn w:val="Normal"/>
    <w:rsid w:val="00B00750"/>
    <w:pPr>
      <w:tabs>
        <w:tab w:val="num" w:pos="499"/>
      </w:tabs>
      <w:spacing w:after="0" w:line="240" w:lineRule="auto"/>
      <w:ind w:left="499" w:hanging="379"/>
    </w:pPr>
    <w:rPr>
      <w:rFonts w:ascii="Times New Roman" w:hAnsi="Times New Roman"/>
      <w:sz w:val="24"/>
      <w:szCs w:val="24"/>
      <w:lang w:eastAsia="sk-SK"/>
    </w:rPr>
  </w:style>
  <w:style w:type="paragraph" w:customStyle="1" w:styleId="Tabulka">
    <w:name w:val="Tabulka"/>
    <w:basedOn w:val="Normal"/>
    <w:rsid w:val="00B00750"/>
    <w:pPr>
      <w:suppressAutoHyphens/>
      <w:spacing w:before="40" w:after="40"/>
      <w:jc w:val="center"/>
    </w:pPr>
    <w:rPr>
      <w:sz w:val="18"/>
    </w:rPr>
  </w:style>
  <w:style w:type="table" w:styleId="TableGrid">
    <w:name w:val="Table Grid"/>
    <w:basedOn w:val="TableNormal"/>
    <w:uiPriority w:val="59"/>
    <w:rsid w:val="00B00750"/>
    <w:pPr>
      <w:spacing w:after="120" w:line="259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2">
    <w:name w:val="List Bullet 2"/>
    <w:basedOn w:val="Normal"/>
    <w:rsid w:val="00B00750"/>
    <w:pPr>
      <w:numPr>
        <w:numId w:val="1"/>
      </w:numPr>
      <w:spacing w:after="0" w:line="240" w:lineRule="auto"/>
    </w:pPr>
    <w:rPr>
      <w:sz w:val="24"/>
      <w:szCs w:val="24"/>
    </w:rPr>
  </w:style>
  <w:style w:type="paragraph" w:styleId="FootnoteText">
    <w:name w:val="footnote text"/>
    <w:basedOn w:val="Normal"/>
    <w:link w:val="FootnoteTextChar2"/>
    <w:rsid w:val="00B00750"/>
    <w:pPr>
      <w:spacing w:after="0" w:line="240" w:lineRule="auto"/>
    </w:pPr>
    <w:rPr>
      <w:rFonts w:ascii="Times New Roman" w:hAnsi="Times New Roman"/>
      <w:lang w:val="cs-CZ" w:eastAsia="cs-CZ"/>
    </w:rPr>
  </w:style>
  <w:style w:type="character" w:customStyle="1" w:styleId="FootnoteTextChar2">
    <w:name w:val="Footnote Text Char2"/>
    <w:basedOn w:val="DefaultParagraphFont"/>
    <w:link w:val="FootnoteText"/>
    <w:rsid w:val="00B00750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styleId="FootnoteReference">
    <w:name w:val="footnote reference"/>
    <w:basedOn w:val="DefaultParagraphFont"/>
    <w:rsid w:val="00B00750"/>
    <w:rPr>
      <w:vertAlign w:val="superscript"/>
    </w:rPr>
  </w:style>
  <w:style w:type="paragraph" w:styleId="Revision">
    <w:name w:val="Revision"/>
    <w:hidden/>
    <w:uiPriority w:val="99"/>
    <w:semiHidden/>
    <w:rsid w:val="00B00750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F4597"/>
    <w:pPr>
      <w:spacing w:after="120" w:line="240" w:lineRule="auto"/>
      <w:ind w:left="709"/>
      <w:contextualSpacing/>
    </w:pPr>
    <w:rPr>
      <w:szCs w:val="24"/>
    </w:rPr>
  </w:style>
  <w:style w:type="paragraph" w:styleId="ListNumber">
    <w:name w:val="List Number"/>
    <w:basedOn w:val="Normal"/>
    <w:rsid w:val="00B00750"/>
    <w:pPr>
      <w:numPr>
        <w:numId w:val="2"/>
      </w:numPr>
    </w:pPr>
  </w:style>
  <w:style w:type="paragraph" w:styleId="TOC4">
    <w:name w:val="toc 4"/>
    <w:basedOn w:val="Normal"/>
    <w:next w:val="Normal"/>
    <w:autoRedefine/>
    <w:uiPriority w:val="39"/>
    <w:rsid w:val="00B00750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B00750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B00750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B00750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B00750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B00750"/>
    <w:pPr>
      <w:spacing w:after="0"/>
      <w:ind w:left="1600"/>
    </w:pPr>
    <w:rPr>
      <w:rFonts w:asciiTheme="minorHAnsi" w:hAnsiTheme="minorHAnsi"/>
      <w:sz w:val="18"/>
      <w:szCs w:val="18"/>
    </w:rPr>
  </w:style>
  <w:style w:type="paragraph" w:customStyle="1" w:styleId="Table">
    <w:name w:val="Table"/>
    <w:basedOn w:val="Normal"/>
    <w:rsid w:val="00B00750"/>
    <w:pPr>
      <w:spacing w:before="100" w:beforeAutospacing="1" w:after="100" w:afterAutospacing="1" w:line="240" w:lineRule="auto"/>
    </w:pPr>
    <w:rPr>
      <w:rFonts w:ascii="Arial (W1)" w:hAnsi="Arial (W1)"/>
      <w:szCs w:val="24"/>
    </w:rPr>
  </w:style>
  <w:style w:type="paragraph" w:customStyle="1" w:styleId="ListBulletNext">
    <w:name w:val="List Bullet Next"/>
    <w:basedOn w:val="ListBullet"/>
    <w:rsid w:val="00B00750"/>
    <w:pPr>
      <w:tabs>
        <w:tab w:val="clear" w:pos="499"/>
      </w:tabs>
      <w:spacing w:line="288" w:lineRule="auto"/>
      <w:ind w:left="357" w:hanging="357"/>
      <w:jc w:val="both"/>
    </w:pPr>
    <w:rPr>
      <w:rFonts w:ascii="Arial" w:hAnsi="Arial" w:cs="Arial"/>
      <w:sz w:val="22"/>
      <w:szCs w:val="20"/>
      <w:lang w:val="cs-CZ" w:eastAsia="en-US"/>
    </w:rPr>
  </w:style>
  <w:style w:type="paragraph" w:customStyle="1" w:styleId="ListBullet2Next">
    <w:name w:val="List Bullet 2 Next"/>
    <w:basedOn w:val="ListBullet2"/>
    <w:rsid w:val="00B00750"/>
    <w:pPr>
      <w:numPr>
        <w:numId w:val="0"/>
      </w:numPr>
      <w:tabs>
        <w:tab w:val="num" w:pos="643"/>
      </w:tabs>
      <w:spacing w:line="288" w:lineRule="auto"/>
      <w:ind w:left="641" w:hanging="357"/>
      <w:jc w:val="both"/>
    </w:pPr>
    <w:rPr>
      <w:rFonts w:ascii="Times New Roman" w:hAnsi="Times New Roman"/>
      <w:sz w:val="20"/>
      <w:szCs w:val="20"/>
      <w:lang w:val="cs-CZ"/>
    </w:rPr>
  </w:style>
  <w:style w:type="table" w:styleId="TableTheme">
    <w:name w:val="Table Theme"/>
    <w:basedOn w:val="TableNormal"/>
    <w:rsid w:val="00B00750"/>
    <w:pPr>
      <w:spacing w:after="120" w:line="259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C76D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TableText">
    <w:name w:val="Table Text"/>
    <w:basedOn w:val="Normal"/>
    <w:rsid w:val="00B00750"/>
    <w:pPr>
      <w:keepNext/>
      <w:keepLines/>
      <w:spacing w:before="60" w:after="60" w:line="240" w:lineRule="auto"/>
      <w:ind w:left="60" w:right="60"/>
    </w:pPr>
  </w:style>
  <w:style w:type="paragraph" w:customStyle="1" w:styleId="Revzia1">
    <w:name w:val="Revízia1"/>
    <w:hidden/>
    <w:uiPriority w:val="99"/>
    <w:semiHidden/>
    <w:rsid w:val="00B00750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NoSpacing4">
    <w:name w:val="No Spacing4"/>
    <w:link w:val="NoSpacingChar"/>
    <w:qFormat/>
    <w:rsid w:val="00B00750"/>
    <w:pPr>
      <w:spacing w:after="0" w:line="240" w:lineRule="auto"/>
    </w:pPr>
    <w:rPr>
      <w:rFonts w:ascii="Calibri" w:eastAsia="Calibri" w:hAnsi="Calibri" w:cs="Times New Roman"/>
      <w:lang w:val="en-GB"/>
    </w:rPr>
  </w:style>
  <w:style w:type="character" w:customStyle="1" w:styleId="NoSpacingChar">
    <w:name w:val="No Spacing Char"/>
    <w:basedOn w:val="DefaultParagraphFont"/>
    <w:link w:val="NoSpacing4"/>
    <w:rsid w:val="00B00750"/>
    <w:rPr>
      <w:rFonts w:ascii="Calibri" w:eastAsia="Calibri" w:hAnsi="Calibri" w:cs="Times New Roman"/>
      <w:lang w:val="en-GB"/>
    </w:rPr>
  </w:style>
  <w:style w:type="paragraph" w:customStyle="1" w:styleId="ListParagraph2">
    <w:name w:val="List Paragraph2"/>
    <w:basedOn w:val="Normal"/>
    <w:qFormat/>
    <w:rsid w:val="00B00750"/>
    <w:pPr>
      <w:ind w:left="720"/>
      <w:contextualSpacing/>
    </w:pPr>
    <w:rPr>
      <w:rFonts w:ascii="Calibri" w:eastAsia="Calibri" w:hAnsi="Calibri"/>
      <w:sz w:val="22"/>
    </w:rPr>
  </w:style>
  <w:style w:type="paragraph" w:customStyle="1" w:styleId="NoSpacing1">
    <w:name w:val="No Spacing1"/>
    <w:qFormat/>
    <w:rsid w:val="00B00750"/>
    <w:pPr>
      <w:spacing w:after="0" w:line="240" w:lineRule="auto"/>
    </w:pPr>
    <w:rPr>
      <w:rFonts w:ascii="Calibri" w:eastAsia="Calibri" w:hAnsi="Calibri" w:cs="Times New Roman"/>
      <w:lang w:val="en-GB"/>
    </w:rPr>
  </w:style>
  <w:style w:type="character" w:customStyle="1" w:styleId="FootnoteTextChar">
    <w:name w:val="Footnote Text Char"/>
    <w:basedOn w:val="DefaultParagraphFont"/>
    <w:locked/>
    <w:rsid w:val="00B00750"/>
    <w:rPr>
      <w:rFonts w:ascii="Arial" w:hAnsi="Arial" w:cs="Times New Roman"/>
      <w:sz w:val="20"/>
      <w:szCs w:val="20"/>
      <w:lang w:val="sk-SK" w:eastAsia="en-US"/>
    </w:rPr>
  </w:style>
  <w:style w:type="character" w:customStyle="1" w:styleId="FootnoteTextChar1">
    <w:name w:val="Footnote Text Char1"/>
    <w:basedOn w:val="DefaultParagraphFont"/>
    <w:uiPriority w:val="99"/>
    <w:locked/>
    <w:rsid w:val="00B00750"/>
    <w:rPr>
      <w:rFonts w:cs="Times New Roman"/>
      <w:lang w:val="cs-CZ" w:eastAsia="cs-CZ" w:bidi="ar-SA"/>
    </w:rPr>
  </w:style>
  <w:style w:type="paragraph" w:customStyle="1" w:styleId="ListParagraph1">
    <w:name w:val="List Paragraph1"/>
    <w:basedOn w:val="Normal"/>
    <w:uiPriority w:val="99"/>
    <w:rsid w:val="00B00750"/>
    <w:pPr>
      <w:ind w:left="720"/>
      <w:contextualSpacing/>
    </w:pPr>
  </w:style>
  <w:style w:type="paragraph" w:customStyle="1" w:styleId="Revision1">
    <w:name w:val="Revision1"/>
    <w:hidden/>
    <w:uiPriority w:val="99"/>
    <w:semiHidden/>
    <w:rsid w:val="00B00750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Revzia11">
    <w:name w:val="Revízia11"/>
    <w:hidden/>
    <w:uiPriority w:val="99"/>
    <w:semiHidden/>
    <w:rsid w:val="00B00750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Heading6CharChar">
    <w:name w:val="Heading 6 Char Char"/>
    <w:basedOn w:val="Strong"/>
    <w:uiPriority w:val="99"/>
    <w:locked/>
    <w:rsid w:val="00B00750"/>
    <w:rPr>
      <w:rFonts w:cs="Arial"/>
      <w:b/>
      <w:bCs/>
      <w:iCs/>
      <w:kern w:val="28"/>
      <w:sz w:val="20"/>
    </w:rPr>
  </w:style>
  <w:style w:type="paragraph" w:styleId="Title">
    <w:name w:val="Title"/>
    <w:basedOn w:val="Normal"/>
    <w:next w:val="Normal"/>
    <w:link w:val="TitleChar1"/>
    <w:uiPriority w:val="99"/>
    <w:qFormat/>
    <w:rsid w:val="00B00750"/>
    <w:pPr>
      <w:widowControl w:val="0"/>
      <w:autoSpaceDE w:val="0"/>
      <w:autoSpaceDN w:val="0"/>
      <w:adjustRightInd w:val="0"/>
      <w:spacing w:before="240" w:after="60" w:line="240" w:lineRule="auto"/>
      <w:jc w:val="center"/>
    </w:pPr>
    <w:rPr>
      <w:rFonts w:cs="Arial"/>
      <w:b/>
      <w:bCs/>
      <w:sz w:val="32"/>
      <w:szCs w:val="32"/>
      <w:shd w:val="clear" w:color="auto" w:fill="FFFFFF"/>
      <w:lang w:val="en-AU" w:eastAsia="sk-SK"/>
    </w:rPr>
  </w:style>
  <w:style w:type="character" w:customStyle="1" w:styleId="TitleChar1">
    <w:name w:val="Title Char1"/>
    <w:basedOn w:val="DefaultParagraphFont"/>
    <w:link w:val="Title"/>
    <w:uiPriority w:val="99"/>
    <w:rsid w:val="00B00750"/>
    <w:rPr>
      <w:rFonts w:ascii="Arial" w:eastAsia="Times New Roman" w:hAnsi="Arial" w:cs="Arial"/>
      <w:b/>
      <w:bCs/>
      <w:sz w:val="32"/>
      <w:szCs w:val="32"/>
      <w:lang w:val="en-AU" w:eastAsia="sk-SK"/>
    </w:rPr>
  </w:style>
  <w:style w:type="character" w:customStyle="1" w:styleId="TitleChar">
    <w:name w:val="Title Char"/>
    <w:basedOn w:val="DefaultParagraphFont"/>
    <w:uiPriority w:val="99"/>
    <w:locked/>
    <w:rsid w:val="00B00750"/>
    <w:rPr>
      <w:rFonts w:ascii="Cambria" w:hAnsi="Cambria" w:cs="Times New Roman"/>
      <w:b/>
      <w:bCs/>
      <w:kern w:val="28"/>
      <w:sz w:val="32"/>
      <w:szCs w:val="32"/>
      <w:lang w:val="sk-SK" w:eastAsia="en-US"/>
    </w:rPr>
  </w:style>
  <w:style w:type="paragraph" w:customStyle="1" w:styleId="Revzia2">
    <w:name w:val="Revízia2"/>
    <w:hidden/>
    <w:uiPriority w:val="99"/>
    <w:semiHidden/>
    <w:rsid w:val="00B00750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Revzia3">
    <w:name w:val="Revízia3"/>
    <w:hidden/>
    <w:uiPriority w:val="99"/>
    <w:semiHidden/>
    <w:rsid w:val="00B00750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SubtitleChar">
    <w:name w:val="Subtitle Char"/>
    <w:locked/>
    <w:rsid w:val="00B00750"/>
    <w:rPr>
      <w:rFonts w:ascii="Tahoma" w:hAnsi="Tahoma"/>
      <w:sz w:val="16"/>
      <w:lang w:val="sk-SK" w:eastAsia="en-US"/>
    </w:rPr>
  </w:style>
  <w:style w:type="paragraph" w:styleId="Subtitle">
    <w:name w:val="Subtitle"/>
    <w:basedOn w:val="Normal"/>
    <w:next w:val="Normal"/>
    <w:link w:val="SubtitleChar1"/>
    <w:qFormat/>
    <w:rsid w:val="00B00750"/>
    <w:pPr>
      <w:spacing w:after="60"/>
      <w:jc w:val="center"/>
      <w:outlineLvl w:val="1"/>
    </w:pPr>
    <w:rPr>
      <w:rFonts w:ascii="Tahoma" w:hAnsi="Tahoma" w:cs="Tahoma"/>
      <w:sz w:val="16"/>
      <w:szCs w:val="16"/>
    </w:rPr>
  </w:style>
  <w:style w:type="character" w:customStyle="1" w:styleId="SubtitleChar1">
    <w:name w:val="Subtitle Char1"/>
    <w:basedOn w:val="DefaultParagraphFont"/>
    <w:link w:val="Subtitle"/>
    <w:uiPriority w:val="99"/>
    <w:rsid w:val="00B00750"/>
    <w:rPr>
      <w:rFonts w:ascii="Tahoma" w:eastAsia="Times New Roman" w:hAnsi="Tahoma" w:cs="Tahoma"/>
      <w:sz w:val="16"/>
      <w:szCs w:val="16"/>
    </w:rPr>
  </w:style>
  <w:style w:type="paragraph" w:customStyle="1" w:styleId="NumberedList">
    <w:name w:val="Numbered List"/>
    <w:next w:val="Normal"/>
    <w:uiPriority w:val="99"/>
    <w:rsid w:val="00956541"/>
    <w:pPr>
      <w:widowControl w:val="0"/>
      <w:autoSpaceDE w:val="0"/>
      <w:autoSpaceDN w:val="0"/>
      <w:adjustRightInd w:val="0"/>
      <w:spacing w:after="0" w:line="240" w:lineRule="auto"/>
      <w:ind w:left="360" w:hanging="360"/>
    </w:pPr>
    <w:rPr>
      <w:rFonts w:ascii="Arial" w:eastAsia="Times New Roman" w:hAnsi="Arial" w:cs="Arial"/>
      <w:color w:val="000000"/>
      <w:sz w:val="20"/>
      <w:szCs w:val="20"/>
      <w:shd w:val="clear" w:color="auto" w:fill="FFFFFF"/>
      <w:lang w:val="en-AU" w:eastAsia="sk-SK"/>
    </w:rPr>
  </w:style>
  <w:style w:type="paragraph" w:styleId="NoteHeading">
    <w:name w:val="Note Heading"/>
    <w:basedOn w:val="Normal"/>
    <w:next w:val="Normal"/>
    <w:link w:val="NoteHeadingChar"/>
    <w:uiPriority w:val="99"/>
    <w:rsid w:val="00956541"/>
    <w:pPr>
      <w:widowControl w:val="0"/>
      <w:autoSpaceDE w:val="0"/>
      <w:autoSpaceDN w:val="0"/>
      <w:adjustRightInd w:val="0"/>
      <w:spacing w:after="0" w:line="240" w:lineRule="auto"/>
    </w:pPr>
    <w:rPr>
      <w:rFonts w:cs="Arial"/>
      <w:color w:val="000000"/>
      <w:shd w:val="clear" w:color="auto" w:fill="FFFFFF"/>
      <w:lang w:val="en-AU" w:eastAsia="sk-SK"/>
    </w:rPr>
  </w:style>
  <w:style w:type="character" w:customStyle="1" w:styleId="NoteHeadingChar">
    <w:name w:val="Note Heading Char"/>
    <w:basedOn w:val="DefaultParagraphFont"/>
    <w:link w:val="NoteHeading"/>
    <w:uiPriority w:val="99"/>
    <w:rsid w:val="00956541"/>
    <w:rPr>
      <w:rFonts w:ascii="Arial" w:eastAsia="Times New Roman" w:hAnsi="Arial" w:cs="Arial"/>
      <w:color w:val="000000"/>
      <w:sz w:val="20"/>
      <w:szCs w:val="20"/>
      <w:lang w:val="en-AU" w:eastAsia="sk-SK"/>
    </w:rPr>
  </w:style>
  <w:style w:type="character" w:customStyle="1" w:styleId="TableHeading">
    <w:name w:val="Table Heading"/>
    <w:uiPriority w:val="99"/>
    <w:rsid w:val="00956541"/>
    <w:rPr>
      <w:b/>
      <w:color w:val="000000"/>
      <w:sz w:val="22"/>
      <w:shd w:val="clear" w:color="auto" w:fill="FFFFFF"/>
    </w:rPr>
  </w:style>
  <w:style w:type="character" w:customStyle="1" w:styleId="Objecttype">
    <w:name w:val="Object type"/>
    <w:uiPriority w:val="99"/>
    <w:rsid w:val="00956541"/>
    <w:rPr>
      <w:b/>
      <w:color w:val="000000"/>
      <w:sz w:val="20"/>
      <w:u w:val="single"/>
      <w:shd w:val="clear" w:color="auto" w:fill="FFFFFF"/>
    </w:rPr>
  </w:style>
  <w:style w:type="paragraph" w:customStyle="1" w:styleId="ListHeader">
    <w:name w:val="List Header"/>
    <w:next w:val="Normal"/>
    <w:uiPriority w:val="99"/>
    <w:rsid w:val="009565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i/>
      <w:iCs/>
      <w:color w:val="0000A0"/>
      <w:sz w:val="20"/>
      <w:szCs w:val="20"/>
      <w:shd w:val="clear" w:color="auto" w:fill="FFFFFF"/>
      <w:lang w:val="en-AU" w:eastAsia="sk-SK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6541"/>
    <w:pPr>
      <w:numPr>
        <w:numId w:val="0"/>
      </w:numPr>
      <w:suppressAutoHyphens w:val="0"/>
      <w:spacing w:before="480" w:after="0"/>
      <w:outlineLvl w:val="9"/>
    </w:pPr>
    <w:rPr>
      <w:rFonts w:ascii="Cambria" w:hAnsi="Cambria" w:cs="Times New Roman"/>
      <w:bCs/>
      <w:color w:val="365F91"/>
      <w:kern w:val="0"/>
      <w:sz w:val="28"/>
      <w:szCs w:val="28"/>
      <w:lang w:val="en-US"/>
    </w:rPr>
  </w:style>
  <w:style w:type="paragraph" w:styleId="NoSpacing">
    <w:name w:val="No Spacing"/>
    <w:uiPriority w:val="1"/>
    <w:qFormat/>
    <w:rsid w:val="0095654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styleId="TableofFigures">
    <w:name w:val="table of figures"/>
    <w:basedOn w:val="Normal"/>
    <w:next w:val="Normal"/>
    <w:uiPriority w:val="99"/>
    <w:unhideWhenUsed/>
    <w:rsid w:val="00926DE6"/>
    <w:pPr>
      <w:spacing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3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785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971B64"/>
    <w:rPr>
      <w:color w:val="800080" w:themeColor="followedHyperlink"/>
      <w:u w:val="single"/>
    </w:rPr>
  </w:style>
  <w:style w:type="paragraph" w:customStyle="1" w:styleId="Heading3">
    <w:name w:val="Heading3+"/>
    <w:basedOn w:val="Heading30"/>
    <w:rsid w:val="003D6950"/>
    <w:pPr>
      <w:keepLines w:val="0"/>
      <w:widowControl w:val="0"/>
      <w:numPr>
        <w:numId w:val="3"/>
      </w:numPr>
      <w:suppressAutoHyphens w:val="0"/>
      <w:spacing w:before="0" w:after="0" w:line="240" w:lineRule="auto"/>
    </w:pPr>
    <w:rPr>
      <w:rFonts w:eastAsia="Times New Roman" w:cs="Times New Roman"/>
      <w:b w:val="0"/>
      <w:bCs w:val="0"/>
      <w:kern w:val="0"/>
      <w:szCs w:val="20"/>
      <w:lang w:val="sk-SK"/>
    </w:rPr>
  </w:style>
  <w:style w:type="character" w:customStyle="1" w:styleId="ListParagraphChar">
    <w:name w:val="List Paragraph Char"/>
    <w:link w:val="ListParagraph"/>
    <w:uiPriority w:val="34"/>
    <w:rsid w:val="00134C86"/>
    <w:rPr>
      <w:rFonts w:ascii="Arial" w:hAnsi="Arial"/>
      <w:sz w:val="20"/>
      <w:szCs w:val="24"/>
    </w:rPr>
  </w:style>
  <w:style w:type="paragraph" w:customStyle="1" w:styleId="ESONormal">
    <w:name w:val="ESO_Normal"/>
    <w:basedOn w:val="Normal"/>
    <w:link w:val="ESONormalChar"/>
    <w:rsid w:val="00E56A17"/>
    <w:pPr>
      <w:spacing w:after="120" w:line="259" w:lineRule="auto"/>
      <w:jc w:val="both"/>
    </w:pPr>
    <w:rPr>
      <w:rFonts w:eastAsia="Times New Roman" w:cs="Times New Roman"/>
      <w:szCs w:val="20"/>
    </w:rPr>
  </w:style>
  <w:style w:type="character" w:customStyle="1" w:styleId="ESONormalChar">
    <w:name w:val="ESO_Normal Char"/>
    <w:basedOn w:val="DefaultParagraphFont"/>
    <w:link w:val="ESONormal"/>
    <w:locked/>
    <w:rsid w:val="00E56A17"/>
    <w:rPr>
      <w:rFonts w:ascii="Arial" w:eastAsia="Times New Roman" w:hAnsi="Arial" w:cs="Times New Roman"/>
      <w:sz w:val="20"/>
      <w:szCs w:val="20"/>
    </w:rPr>
  </w:style>
  <w:style w:type="character" w:customStyle="1" w:styleId="SSBookmark">
    <w:name w:val="SSBookmark"/>
    <w:uiPriority w:val="99"/>
    <w:rsid w:val="00D2227D"/>
    <w:rPr>
      <w:rFonts w:ascii="Lucida Sans" w:hAnsi="Lucida Sans" w:cs="Lucida Sans"/>
      <w:b/>
      <w:bCs/>
      <w:color w:val="000000"/>
      <w:sz w:val="16"/>
      <w:szCs w:val="16"/>
      <w:shd w:val="clear" w:color="auto" w:fill="FFFF80"/>
    </w:rPr>
  </w:style>
  <w:style w:type="paragraph" w:customStyle="1" w:styleId="BulletedList">
    <w:name w:val="Bulleted List"/>
    <w:next w:val="Normal"/>
    <w:uiPriority w:val="99"/>
    <w:rsid w:val="00D2227D"/>
    <w:pPr>
      <w:autoSpaceDE w:val="0"/>
      <w:autoSpaceDN w:val="0"/>
      <w:adjustRightInd w:val="0"/>
      <w:spacing w:after="0" w:line="240" w:lineRule="auto"/>
      <w:ind w:left="360" w:hanging="360"/>
    </w:pPr>
    <w:rPr>
      <w:rFonts w:ascii="Arial" w:hAnsi="Arial" w:cs="Arial"/>
      <w:color w:val="000000"/>
      <w:sz w:val="20"/>
      <w:szCs w:val="20"/>
      <w:shd w:val="clear" w:color="auto" w:fill="FFFFFF"/>
      <w:lang w:val="en-AU"/>
    </w:rPr>
  </w:style>
  <w:style w:type="paragraph" w:styleId="BodyText">
    <w:name w:val="Body Text"/>
    <w:basedOn w:val="Normal"/>
    <w:next w:val="Normal"/>
    <w:link w:val="BodyTextChar"/>
    <w:uiPriority w:val="99"/>
    <w:rsid w:val="00D2227D"/>
    <w:pPr>
      <w:autoSpaceDE w:val="0"/>
      <w:autoSpaceDN w:val="0"/>
      <w:adjustRightInd w:val="0"/>
      <w:spacing w:after="120" w:line="240" w:lineRule="auto"/>
    </w:pPr>
    <w:rPr>
      <w:rFonts w:cs="Arial"/>
      <w:color w:val="000000"/>
      <w:szCs w:val="20"/>
      <w:shd w:val="clear" w:color="auto" w:fill="FFFFFF"/>
      <w:lang w:val="en-AU"/>
    </w:rPr>
  </w:style>
  <w:style w:type="character" w:customStyle="1" w:styleId="BodyTextChar">
    <w:name w:val="Body Text Char"/>
    <w:basedOn w:val="DefaultParagraphFont"/>
    <w:link w:val="BodyText"/>
    <w:uiPriority w:val="99"/>
    <w:rsid w:val="00D2227D"/>
    <w:rPr>
      <w:rFonts w:ascii="Arial" w:hAnsi="Arial" w:cs="Arial"/>
      <w:color w:val="000000"/>
      <w:sz w:val="20"/>
      <w:szCs w:val="20"/>
      <w:lang w:val="en-AU"/>
    </w:rPr>
  </w:style>
  <w:style w:type="paragraph" w:styleId="BodyText2">
    <w:name w:val="Body Text 2"/>
    <w:basedOn w:val="Normal"/>
    <w:next w:val="Normal"/>
    <w:link w:val="BodyText2Char"/>
    <w:uiPriority w:val="99"/>
    <w:rsid w:val="00D2227D"/>
    <w:pPr>
      <w:autoSpaceDE w:val="0"/>
      <w:autoSpaceDN w:val="0"/>
      <w:adjustRightInd w:val="0"/>
      <w:spacing w:after="120" w:line="480" w:lineRule="auto"/>
    </w:pPr>
    <w:rPr>
      <w:rFonts w:cs="Arial"/>
      <w:color w:val="000000"/>
      <w:sz w:val="18"/>
      <w:szCs w:val="18"/>
      <w:shd w:val="clear" w:color="auto" w:fill="FFFFFF"/>
      <w:lang w:val="en-AU"/>
    </w:rPr>
  </w:style>
  <w:style w:type="character" w:customStyle="1" w:styleId="BodyText2Char">
    <w:name w:val="Body Text 2 Char"/>
    <w:basedOn w:val="DefaultParagraphFont"/>
    <w:link w:val="BodyText2"/>
    <w:uiPriority w:val="99"/>
    <w:rsid w:val="00D2227D"/>
    <w:rPr>
      <w:rFonts w:ascii="Arial" w:hAnsi="Arial" w:cs="Arial"/>
      <w:color w:val="000000"/>
      <w:sz w:val="18"/>
      <w:szCs w:val="18"/>
      <w:lang w:val="en-AU"/>
    </w:rPr>
  </w:style>
  <w:style w:type="paragraph" w:styleId="BodyText3">
    <w:name w:val="Body Text 3"/>
    <w:basedOn w:val="Normal"/>
    <w:next w:val="Normal"/>
    <w:link w:val="BodyText3Char"/>
    <w:uiPriority w:val="99"/>
    <w:rsid w:val="00D2227D"/>
    <w:pPr>
      <w:autoSpaceDE w:val="0"/>
      <w:autoSpaceDN w:val="0"/>
      <w:adjustRightInd w:val="0"/>
      <w:spacing w:after="120" w:line="240" w:lineRule="auto"/>
    </w:pPr>
    <w:rPr>
      <w:rFonts w:cs="Arial"/>
      <w:color w:val="000000"/>
      <w:sz w:val="16"/>
      <w:szCs w:val="16"/>
      <w:shd w:val="clear" w:color="auto" w:fill="FFFFFF"/>
      <w:lang w:val="en-AU"/>
    </w:rPr>
  </w:style>
  <w:style w:type="character" w:customStyle="1" w:styleId="BodyText3Char">
    <w:name w:val="Body Text 3 Char"/>
    <w:basedOn w:val="DefaultParagraphFont"/>
    <w:link w:val="BodyText3"/>
    <w:uiPriority w:val="99"/>
    <w:rsid w:val="00D2227D"/>
    <w:rPr>
      <w:rFonts w:ascii="Arial" w:hAnsi="Arial" w:cs="Arial"/>
      <w:color w:val="000000"/>
      <w:sz w:val="16"/>
      <w:szCs w:val="16"/>
      <w:lang w:val="en-AU"/>
    </w:rPr>
  </w:style>
  <w:style w:type="paragraph" w:styleId="PlainText">
    <w:name w:val="Plain Text"/>
    <w:basedOn w:val="Normal"/>
    <w:next w:val="Normal"/>
    <w:link w:val="PlainTextChar"/>
    <w:uiPriority w:val="99"/>
    <w:rsid w:val="00D2227D"/>
    <w:pPr>
      <w:autoSpaceDE w:val="0"/>
      <w:autoSpaceDN w:val="0"/>
      <w:adjustRightInd w:val="0"/>
      <w:spacing w:after="0" w:line="240" w:lineRule="auto"/>
    </w:pPr>
    <w:rPr>
      <w:rFonts w:cs="Arial"/>
      <w:color w:val="000000"/>
      <w:szCs w:val="20"/>
      <w:shd w:val="clear" w:color="auto" w:fill="FFFFFF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D2227D"/>
    <w:rPr>
      <w:rFonts w:ascii="Arial" w:hAnsi="Arial" w:cs="Arial"/>
      <w:color w:val="000000"/>
      <w:sz w:val="20"/>
      <w:szCs w:val="20"/>
      <w:lang w:val="en-AU"/>
    </w:rPr>
  </w:style>
  <w:style w:type="character" w:styleId="Emphasis">
    <w:name w:val="Emphasis"/>
    <w:basedOn w:val="DefaultParagraphFont"/>
    <w:uiPriority w:val="99"/>
    <w:qFormat/>
    <w:rsid w:val="00D2227D"/>
    <w:rPr>
      <w:i/>
      <w:iCs/>
      <w:color w:val="000000"/>
      <w:sz w:val="20"/>
      <w:szCs w:val="20"/>
      <w:shd w:val="clear" w:color="auto" w:fill="FFFFFF"/>
    </w:rPr>
  </w:style>
  <w:style w:type="paragraph" w:customStyle="1" w:styleId="Code">
    <w:name w:val="Code"/>
    <w:next w:val="Normal"/>
    <w:uiPriority w:val="99"/>
    <w:rsid w:val="00D222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  <w:shd w:val="clear" w:color="auto" w:fill="FFFFFF"/>
      <w:lang w:val="en-AU"/>
    </w:rPr>
  </w:style>
  <w:style w:type="character" w:customStyle="1" w:styleId="FieldLabel">
    <w:name w:val="Field Label"/>
    <w:uiPriority w:val="99"/>
    <w:rsid w:val="00D2227D"/>
    <w:rPr>
      <w:i/>
      <w:iCs/>
      <w:color w:val="004080"/>
      <w:sz w:val="20"/>
      <w:szCs w:val="20"/>
      <w:shd w:val="clear" w:color="auto" w:fill="FFFFFF"/>
    </w:rPr>
  </w:style>
  <w:style w:type="numbering" w:customStyle="1" w:styleId="NoList1">
    <w:name w:val="No List1"/>
    <w:next w:val="NoList"/>
    <w:uiPriority w:val="99"/>
    <w:semiHidden/>
    <w:unhideWhenUsed/>
    <w:rsid w:val="00D2227D"/>
  </w:style>
  <w:style w:type="numbering" w:customStyle="1" w:styleId="NoList2">
    <w:name w:val="No List2"/>
    <w:next w:val="NoList"/>
    <w:uiPriority w:val="99"/>
    <w:semiHidden/>
    <w:unhideWhenUsed/>
    <w:rsid w:val="001243EF"/>
  </w:style>
  <w:style w:type="character" w:styleId="CommentReference">
    <w:name w:val="annotation reference"/>
    <w:basedOn w:val="DefaultParagraphFont"/>
    <w:semiHidden/>
    <w:unhideWhenUsed/>
    <w:rsid w:val="00835C3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35C3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35C3B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B"/>
    <w:rPr>
      <w:rFonts w:ascii="Arial" w:hAnsi="Arial"/>
      <w:b/>
      <w:bCs/>
      <w:sz w:val="20"/>
      <w:szCs w:val="20"/>
    </w:rPr>
  </w:style>
  <w:style w:type="table" w:styleId="MediumShading1-Accent1">
    <w:name w:val="Medium Shading 1 Accent 1"/>
    <w:basedOn w:val="TableNormal"/>
    <w:uiPriority w:val="63"/>
    <w:rsid w:val="0081254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1">
    <w:name w:val="Light List Accent 1"/>
    <w:basedOn w:val="TableNormal"/>
    <w:uiPriority w:val="61"/>
    <w:rsid w:val="00285E8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numbering" w:customStyle="1" w:styleId="NoList3">
    <w:name w:val="No List3"/>
    <w:next w:val="NoList"/>
    <w:uiPriority w:val="99"/>
    <w:semiHidden/>
    <w:unhideWhenUsed/>
    <w:rsid w:val="000A3D64"/>
  </w:style>
  <w:style w:type="numbering" w:customStyle="1" w:styleId="NoList4">
    <w:name w:val="No List4"/>
    <w:next w:val="NoList"/>
    <w:uiPriority w:val="99"/>
    <w:semiHidden/>
    <w:unhideWhenUsed/>
    <w:rsid w:val="008C6473"/>
  </w:style>
  <w:style w:type="numbering" w:customStyle="1" w:styleId="NoList5">
    <w:name w:val="No List5"/>
    <w:next w:val="NoList"/>
    <w:uiPriority w:val="99"/>
    <w:semiHidden/>
    <w:unhideWhenUsed/>
    <w:rsid w:val="000A4FAD"/>
  </w:style>
  <w:style w:type="character" w:customStyle="1" w:styleId="shorttext">
    <w:name w:val="short_text"/>
    <w:basedOn w:val="DefaultParagraphFont"/>
    <w:rsid w:val="00AA4F05"/>
  </w:style>
  <w:style w:type="character" w:customStyle="1" w:styleId="hps">
    <w:name w:val="hps"/>
    <w:basedOn w:val="DefaultParagraphFont"/>
    <w:rsid w:val="00AA4F05"/>
  </w:style>
  <w:style w:type="paragraph" w:customStyle="1" w:styleId="ESOOdrkyslovan1">
    <w:name w:val="ESO_Odrážky_číslované_1"/>
    <w:basedOn w:val="Normal"/>
    <w:rsid w:val="001746F5"/>
    <w:pPr>
      <w:numPr>
        <w:numId w:val="5"/>
      </w:numPr>
      <w:spacing w:after="120" w:line="259" w:lineRule="auto"/>
      <w:jc w:val="both"/>
    </w:pPr>
    <w:rPr>
      <w:rFonts w:eastAsia="Calibri" w:cs="Arial"/>
    </w:rPr>
  </w:style>
  <w:style w:type="paragraph" w:customStyle="1" w:styleId="ESOHeadline5">
    <w:name w:val="ESO_Headline_5"/>
    <w:basedOn w:val="Heading5"/>
    <w:link w:val="ESOHeadline5Char"/>
    <w:qFormat/>
    <w:rsid w:val="001746F5"/>
    <w:pPr>
      <w:keepNext w:val="0"/>
      <w:numPr>
        <w:ilvl w:val="0"/>
        <w:numId w:val="0"/>
      </w:numPr>
      <w:suppressAutoHyphens w:val="0"/>
      <w:ind w:left="2269" w:hanging="1418"/>
    </w:pPr>
    <w:rPr>
      <w:rFonts w:ascii="Arial Narrow" w:hAnsi="Arial Narrow" w:cstheme="minorBidi"/>
      <w:bCs w:val="0"/>
      <w:sz w:val="20"/>
    </w:rPr>
  </w:style>
  <w:style w:type="character" w:customStyle="1" w:styleId="ESOHeadline5Char">
    <w:name w:val="ESO_Headline_5 Char"/>
    <w:basedOn w:val="DefaultParagraphFont"/>
    <w:link w:val="ESOHeadline5"/>
    <w:rsid w:val="001746F5"/>
    <w:rPr>
      <w:rFonts w:ascii="Arial Narrow" w:hAnsi="Arial Narrow"/>
      <w:b/>
      <w:i/>
      <w:iCs/>
      <w:kern w:val="28"/>
      <w:sz w:val="20"/>
      <w:lang w:val="en-GB"/>
    </w:rPr>
  </w:style>
  <w:style w:type="paragraph" w:customStyle="1" w:styleId="NumHeading1">
    <w:name w:val="Num Heading 1"/>
    <w:basedOn w:val="Heading1"/>
    <w:next w:val="Normal"/>
    <w:rsid w:val="00110E64"/>
    <w:pPr>
      <w:keepLines w:val="0"/>
      <w:pageBreakBefore/>
      <w:numPr>
        <w:numId w:val="6"/>
      </w:numPr>
      <w:suppressAutoHyphens w:val="0"/>
      <w:spacing w:before="0" w:after="120"/>
    </w:pPr>
    <w:rPr>
      <w:rFonts w:ascii="Arial Black" w:eastAsia="Arial Black" w:hAnsi="Arial Black" w:cs="Arial Black"/>
      <w:b w:val="0"/>
      <w:bCs/>
      <w:smallCaps/>
      <w:color w:val="333333"/>
      <w:kern w:val="32"/>
      <w:sz w:val="32"/>
      <w:szCs w:val="32"/>
      <w:lang w:val="en-US"/>
    </w:rPr>
  </w:style>
  <w:style w:type="paragraph" w:customStyle="1" w:styleId="NumHeading2">
    <w:name w:val="Num Heading 2"/>
    <w:basedOn w:val="Heading2"/>
    <w:next w:val="Normal"/>
    <w:rsid w:val="00110E64"/>
    <w:pPr>
      <w:keepLines w:val="0"/>
      <w:numPr>
        <w:numId w:val="6"/>
      </w:numPr>
      <w:suppressAutoHyphens w:val="0"/>
      <w:spacing w:after="120"/>
    </w:pPr>
    <w:rPr>
      <w:rFonts w:asciiTheme="minorHAnsi" w:hAnsiTheme="minorHAnsi" w:cstheme="minorBidi"/>
      <w:bCs/>
      <w:color w:val="333333"/>
      <w:kern w:val="0"/>
      <w:szCs w:val="28"/>
      <w:lang w:val="en-US"/>
    </w:rPr>
  </w:style>
  <w:style w:type="paragraph" w:customStyle="1" w:styleId="NumHeading3">
    <w:name w:val="Num Heading 3"/>
    <w:basedOn w:val="Heading30"/>
    <w:next w:val="Normal"/>
    <w:rsid w:val="00110E64"/>
    <w:pPr>
      <w:keepLines w:val="0"/>
      <w:numPr>
        <w:numId w:val="6"/>
      </w:numPr>
      <w:suppressAutoHyphens w:val="0"/>
      <w:spacing w:before="180" w:after="200"/>
    </w:pPr>
    <w:rPr>
      <w:rFonts w:asciiTheme="minorHAnsi" w:hAnsiTheme="minorHAnsi" w:cstheme="minorBidi"/>
      <w:bCs w:val="0"/>
      <w:color w:val="333333"/>
      <w:kern w:val="0"/>
      <w:sz w:val="26"/>
      <w:szCs w:val="26"/>
      <w:lang w:val="en-US"/>
    </w:rPr>
  </w:style>
  <w:style w:type="paragraph" w:customStyle="1" w:styleId="NumHeading4">
    <w:name w:val="Num Heading 4"/>
    <w:basedOn w:val="Heading4"/>
    <w:next w:val="Normal"/>
    <w:rsid w:val="00110E64"/>
    <w:pPr>
      <w:numPr>
        <w:numId w:val="6"/>
      </w:numPr>
      <w:spacing w:before="180"/>
    </w:pPr>
    <w:rPr>
      <w:rFonts w:asciiTheme="minorHAnsi" w:hAnsiTheme="minorHAnsi" w:cstheme="minorBidi"/>
      <w:color w:val="333333"/>
      <w:lang w:val="en-US"/>
    </w:rPr>
  </w:style>
  <w:style w:type="paragraph" w:customStyle="1" w:styleId="HeadingAppendixOld">
    <w:name w:val="Heading Appendix Old"/>
    <w:basedOn w:val="Normal"/>
    <w:next w:val="Normal"/>
    <w:rsid w:val="00110E64"/>
    <w:pPr>
      <w:keepNext/>
      <w:pageBreakBefore/>
      <w:numPr>
        <w:ilvl w:val="7"/>
        <w:numId w:val="6"/>
      </w:numPr>
    </w:pPr>
    <w:rPr>
      <w:rFonts w:ascii="Arial Black" w:eastAsia="Arial Black" w:hAnsi="Arial Black" w:cs="Arial Black"/>
      <w:smallCaps/>
      <w:color w:val="333333"/>
      <w:sz w:val="32"/>
      <w:szCs w:val="32"/>
      <w:lang w:val="en-US"/>
    </w:rPr>
  </w:style>
  <w:style w:type="paragraph" w:customStyle="1" w:styleId="HeadingPart">
    <w:name w:val="Heading Part"/>
    <w:basedOn w:val="Normal"/>
    <w:next w:val="Normal"/>
    <w:rsid w:val="00110E64"/>
    <w:pPr>
      <w:pageBreakBefore/>
      <w:numPr>
        <w:ilvl w:val="8"/>
        <w:numId w:val="6"/>
      </w:numPr>
      <w:spacing w:before="480"/>
      <w:outlineLvl w:val="8"/>
    </w:pPr>
    <w:rPr>
      <w:rFonts w:ascii="Arial Black" w:eastAsia="Arial Black" w:hAnsi="Arial Black" w:cs="Arial Black"/>
      <w:b/>
      <w:smallCaps/>
      <w:color w:val="333333"/>
      <w:sz w:val="32"/>
      <w:szCs w:val="32"/>
      <w:lang w:val="en-US"/>
    </w:rPr>
  </w:style>
  <w:style w:type="paragraph" w:customStyle="1" w:styleId="NumHeading5">
    <w:name w:val="Num Heading 5"/>
    <w:basedOn w:val="Heading5"/>
    <w:next w:val="Normal"/>
    <w:rsid w:val="00110E64"/>
    <w:pPr>
      <w:numPr>
        <w:numId w:val="6"/>
      </w:numPr>
      <w:suppressAutoHyphens w:val="0"/>
      <w:spacing w:before="180" w:after="200"/>
    </w:pPr>
    <w:rPr>
      <w:rFonts w:asciiTheme="minorHAnsi" w:hAnsiTheme="minorHAnsi" w:cstheme="minorBidi"/>
      <w:color w:val="333333"/>
      <w:kern w:val="0"/>
      <w:sz w:val="22"/>
      <w:lang w:val="en-US"/>
    </w:rPr>
  </w:style>
  <w:style w:type="character" w:customStyle="1" w:styleId="Style3Char">
    <w:name w:val="Style3 Char"/>
    <w:basedOn w:val="DefaultParagraphFont"/>
    <w:link w:val="Style3"/>
    <w:locked/>
    <w:rsid w:val="00110E64"/>
    <w:rPr>
      <w:b/>
      <w:color w:val="333333"/>
      <w:sz w:val="26"/>
      <w:szCs w:val="26"/>
    </w:rPr>
  </w:style>
  <w:style w:type="paragraph" w:customStyle="1" w:styleId="Style3">
    <w:name w:val="Style3"/>
    <w:basedOn w:val="NumHeading3"/>
    <w:link w:val="Style3Char"/>
    <w:qFormat/>
    <w:rsid w:val="00110E64"/>
    <w:rPr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7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8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9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0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77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537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476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03506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6887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0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63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56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65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s\eHealth\1%20JRUZ%20II\JRUZ2_PD_Projektovy_Dokument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49E631E09EF4419A7A0F98634BC268" ma:contentTypeVersion="0" ma:contentTypeDescription="Create a new document." ma:contentTypeScope="" ma:versionID="e7c98ce105fa46c789f112893ae28852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635D3-DF91-49F7-9609-BF41D11B412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CEC6E8A-9044-4CBD-89B1-66A0969AC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85C5B22-914C-4421-AB94-ABC4F581CA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8300DE-3C97-4BD2-92CC-8B907ECD5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JRUZ2_PD_Projektovy_Dokument</Template>
  <TotalTime>180</TotalTime>
  <Pages>8</Pages>
  <Words>1100</Words>
  <Characters>6274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NESS Slovensko, a.s.</Company>
  <LinksUpToDate>false</LinksUpToDate>
  <CharactersWithSpaces>7360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JRUZ 2</dc:subject>
  <dc:creator>Vladimir Polak</dc:creator>
  <cp:keywords/>
  <dc:description/>
  <cp:lastModifiedBy>Miroslav Zlevsky</cp:lastModifiedBy>
  <cp:revision>6</cp:revision>
  <cp:lastPrinted>2010-03-01T00:55:00Z</cp:lastPrinted>
  <dcterms:created xsi:type="dcterms:W3CDTF">2012-01-10T11:04:00Z</dcterms:created>
  <dcterms:modified xsi:type="dcterms:W3CDTF">2015-11-18T13:41:00Z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0x01010400F660B20DC6328A41A57F3A11A5002B3B</vt:lpwstr>
  </property>
  <property fmtid="{D5CDD505-2E9C-101B-9397-08002B2CF9AE}" pid="3" name="_DocHome">
    <vt:i4>927232168</vt:i4>
  </property>
</Properties>
</file>